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3B2B67" w14:textId="5B1F01F7" w:rsidR="00593E8D" w:rsidRPr="000C2AAC" w:rsidRDefault="00E65E65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E65E65">
        <w:rPr>
          <w:rFonts w:asciiTheme="minorBidi" w:hAnsiTheme="minorBidi"/>
          <w:b/>
          <w:bCs/>
          <w:noProof/>
          <w:color w:val="0D0D0D" w:themeColor="text1" w:themeTint="F2"/>
          <w:sz w:val="32"/>
          <w:szCs w:val="32"/>
          <w:cs/>
          <w:lang w:bidi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9B36AC" wp14:editId="22BFE37A">
                <wp:simplePos x="0" y="0"/>
                <wp:positionH relativeFrom="column">
                  <wp:posOffset>-228600</wp:posOffset>
                </wp:positionH>
                <wp:positionV relativeFrom="paragraph">
                  <wp:posOffset>-790575</wp:posOffset>
                </wp:positionV>
                <wp:extent cx="752475" cy="73342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733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3A87DC" w14:textId="238FDA56" w:rsidR="001D1D97" w:rsidRDefault="001D1D97">
                            <w:r>
                              <w:rPr>
                                <w:noProof/>
                                <w:lang w:bidi="th-TH"/>
                              </w:rPr>
                              <w:drawing>
                                <wp:inline distT="0" distB="0" distL="0" distR="0" wp14:anchorId="5B1C7BF4" wp14:editId="35E1ED46">
                                  <wp:extent cx="657225" cy="63640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1650688_1128263507187463_1645922908_n.jp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61479" cy="64051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8pt;margin-top:-62.25pt;width:59.25pt;height:57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" filled="f" stroked="f">
                <v:textbox>
                  <w:txbxContent>
                    <w:p w14:paraId="0E3A87DC" w14:textId="238FDA56" w:rsidR="001D1D97" w:rsidRDefault="001D1D97">
                      <w:r>
                        <w:rPr>
                          <w:noProof/>
                          <w:lang w:bidi="th-TH"/>
                        </w:rPr>
                        <w:drawing>
                          <wp:inline distT="0" distB="0" distL="0" distR="0" wp14:anchorId="5B1C7BF4" wp14:editId="35E1ED46">
                            <wp:extent cx="657225" cy="63640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1650688_1128263507187463_1645922908_n.jp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61479" cy="64051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239A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การขอรับเลขสถานที่ผลิตอาหารที่ไม่เข้าข่ายโรงงาน</w:t>
      </w:r>
    </w:p>
    <w:p w14:paraId="16FCEC75" w14:textId="21C7C66D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5D77B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สำนักงานสาธารณสุขจังหวัดแพร่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กระทรวงสาธารณสุข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การขอรับเลขสถานที่ผลิตอาหารที่ไม่เข้าข่ายโรงงาน</w:t>
      </w:r>
    </w:p>
    <w:p w14:paraId="57553D54" w14:textId="61E34623"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สำนักงาน</w:t>
      </w:r>
      <w:r w:rsidR="005D77B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สาธารณสุขจังหวัดแพร่</w:t>
      </w:r>
    </w:p>
    <w:p w14:paraId="7C1EA770" w14:textId="557C84CF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กระบวนงานที่เชื่อมโยงหลายหน่วยงาน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1D1D97">
        <w:tc>
          <w:tcPr>
            <w:tcW w:w="675" w:type="dxa"/>
          </w:tcPr>
          <w:p w14:paraId="23D761D9" w14:textId="12281EB4" w:rsidR="00394708" w:rsidRPr="0087182F" w:rsidRDefault="00394708" w:rsidP="001D1D9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1D1D97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พระราชบัญญัติอาหาร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2522</w:t>
            </w:r>
          </w:p>
          <w:p w14:paraId="56C2533B" w14:textId="4CFCD02D" w:rsidR="00394708" w:rsidRPr="0087182F" w:rsidRDefault="00394708" w:rsidP="001D1D97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08637D47"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5D77B9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ประกาศสำนักงานคณะกรรมการอาหารและยาเรื่อง กำหนดระยะเวลาการปฏิบัติราชการเพื่อบริการประชาชน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60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6E481E37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5D77B9">
        <w:rPr>
          <w:rFonts w:asciiTheme="minorBidi" w:hAnsiTheme="minorBidi"/>
          <w:noProof/>
          <w:sz w:val="32"/>
          <w:szCs w:val="32"/>
        </w:rPr>
        <w:t>3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7DCF06B3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5D77B9">
        <w:rPr>
          <w:rFonts w:asciiTheme="minorBidi" w:hAnsiTheme="minorBidi"/>
          <w:noProof/>
          <w:sz w:val="32"/>
          <w:szCs w:val="32"/>
        </w:rPr>
        <w:t>10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77554EBB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5D77B9">
        <w:rPr>
          <w:rFonts w:asciiTheme="minorBidi" w:hAnsiTheme="minorBidi"/>
          <w:noProof/>
          <w:sz w:val="32"/>
          <w:szCs w:val="32"/>
        </w:rPr>
        <w:t>2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4E522194"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สำเนาคู่มือประชาชน</w:t>
      </w:r>
      <w:r w:rsidR="005D77B9">
        <w:rPr>
          <w:rFonts w:asciiTheme="minorBidi" w:hAnsiTheme="minorBidi" w:hint="cs"/>
          <w:b/>
          <w:bCs/>
          <w:sz w:val="32"/>
          <w:szCs w:val="32"/>
          <w:cs/>
          <w:lang w:bidi="th-TH"/>
        </w:rPr>
        <w:t xml:space="preserve"> 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0C2AAC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1D1D9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0993FA45" w14:textId="77777777" w:rsidR="005D77B9" w:rsidRDefault="00094F82" w:rsidP="001D1D97">
            <w:pPr>
              <w:rPr>
                <w:rFonts w:asciiTheme="minorBidi" w:hAnsiTheme="minorBidi" w:cs="Cordia New"/>
                <w:iCs/>
                <w:noProof/>
                <w:sz w:val="32"/>
                <w:szCs w:val="32"/>
                <w:lang w:bidi="th-TH"/>
              </w:rPr>
            </w:pPr>
            <w:r w:rsidRPr="005D77B9">
              <w:rPr>
                <w:rFonts w:asciiTheme="minorBidi" w:hAnsiTheme="minorBidi" w:cs="Cordia New"/>
                <w:b/>
                <w:bCs/>
                <w:iCs/>
                <w:noProof/>
                <w:sz w:val="32"/>
                <w:szCs w:val="32"/>
                <w:cs/>
                <w:lang w:bidi="th-TH"/>
              </w:rPr>
              <w:t xml:space="preserve">กรณีสถานที่ผลิตตั้งอยู่ต่างจังหวัดและผลิตอาหารที่ไม่ได้มอบอำนาจให้สำนักงานสาธารณสุขจังหวัด </w:t>
            </w:r>
            <w:r w:rsidRPr="005D77B9">
              <w:rPr>
                <w:rFonts w:asciiTheme="minorBidi" w:hAnsiTheme="minorBidi"/>
                <w:b/>
                <w:bCs/>
                <w:iCs/>
                <w:noProof/>
                <w:sz w:val="32"/>
                <w:szCs w:val="32"/>
              </w:rPr>
              <w:br/>
            </w:r>
            <w:r w:rsidR="005D77B9"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5D77B9"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  <w:p w14:paraId="5F552B16" w14:textId="3E213F7C" w:rsidR="005D77B9" w:rsidRDefault="00094F82" w:rsidP="005D77B9">
            <w:pPr>
              <w:pStyle w:val="ListParagraph"/>
              <w:numPr>
                <w:ilvl w:val="0"/>
                <w:numId w:val="12"/>
              </w:numPr>
              <w:ind w:left="318" w:hanging="284"/>
              <w:rPr>
                <w:rFonts w:asciiTheme="minorBidi" w:hAnsiTheme="minorBidi"/>
                <w:iCs/>
                <w:sz w:val="32"/>
                <w:szCs w:val="32"/>
              </w:rPr>
            </w:pPr>
            <w:r w:rsidRPr="005D77B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สำนักงานคณะกรรมการอาหารและยา</w:t>
            </w:r>
            <w:r w:rsidRPr="005D77B9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Pr="005D77B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ศูนย์บริการผลิตภัณฑ์สุขภาพเบ็ดเสร็จ </w:t>
            </w:r>
            <w:r w:rsidRPr="005D77B9">
              <w:rPr>
                <w:rFonts w:asciiTheme="minorBidi" w:hAnsiTheme="minorBidi"/>
                <w:iCs/>
                <w:noProof/>
                <w:sz w:val="32"/>
                <w:szCs w:val="32"/>
              </w:rPr>
              <w:t>(One Stop Service Center : OSSC)</w:t>
            </w:r>
            <w:r w:rsidRPr="005D77B9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Pr="005D77B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ชั้น </w:t>
            </w:r>
            <w:r w:rsidRPr="005D77B9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1 </w:t>
            </w:r>
            <w:r w:rsidRPr="005D77B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ตึกสำนักงานคณะกรรมการอาหารและยา </w:t>
            </w:r>
            <w:r w:rsidRPr="005D77B9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88/24 </w:t>
            </w:r>
            <w:r w:rsidRPr="005D77B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กระทรวงสาธารณสุข ถ</w:t>
            </w:r>
            <w:r w:rsidRPr="005D77B9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5D77B9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Pr="005D77B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ติวานนท์ นนทบุรี </w:t>
            </w:r>
            <w:r w:rsidRPr="005D77B9">
              <w:rPr>
                <w:rFonts w:asciiTheme="minorBidi" w:hAnsiTheme="minorBidi"/>
                <w:iCs/>
                <w:noProof/>
                <w:sz w:val="32"/>
                <w:szCs w:val="32"/>
              </w:rPr>
              <w:t>11000</w:t>
            </w:r>
            <w:r w:rsidRPr="005D77B9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Pr="005D77B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โทรศัพท์</w:t>
            </w:r>
            <w:r w:rsidRPr="005D77B9">
              <w:rPr>
                <w:rFonts w:asciiTheme="minorBidi" w:hAnsiTheme="minorBidi"/>
                <w:iCs/>
                <w:noProof/>
                <w:sz w:val="32"/>
                <w:szCs w:val="32"/>
              </w:rPr>
              <w:t>: 0 2590 7443, 0 2590 7320</w:t>
            </w:r>
            <w:r w:rsidR="004A2318">
              <w:rPr>
                <w:rFonts w:asciiTheme="minorBidi" w:hAnsiTheme="minorBidi"/>
                <w:iCs/>
                <w:sz w:val="32"/>
                <w:szCs w:val="32"/>
              </w:rPr>
              <w:t>/</w:t>
            </w:r>
            <w:r w:rsidR="004A2318">
              <w:rPr>
                <w:rFonts w:asciiTheme="minorBidi" w:hAnsiTheme="minorBidi" w:hint="cs"/>
                <w:iCs/>
                <w:sz w:val="32"/>
                <w:szCs w:val="32"/>
                <w:cs/>
                <w:lang w:bidi="th-TH"/>
              </w:rPr>
              <w:t>ติดต่อด้วยตนเองที่หน่วยงาน</w:t>
            </w:r>
          </w:p>
          <w:p w14:paraId="3897903A" w14:textId="1C8D447A" w:rsidR="004A2318" w:rsidRDefault="004A2318" w:rsidP="004A2318">
            <w:pPr>
              <w:pStyle w:val="ListParagraph"/>
              <w:ind w:left="318"/>
              <w:rPr>
                <w:rFonts w:asciiTheme="minorBidi" w:hAnsiTheme="minorBidi"/>
                <w:iCs/>
                <w:sz w:val="32"/>
                <w:szCs w:val="32"/>
              </w:rPr>
            </w:pPr>
            <w:r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กรุณานัดหมายล่วงหน้าผ่านเวปไซด์สำนักอาหาร </w:t>
            </w:r>
            <w:r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http://203.157.72.105/foodbooking/   </w:t>
            </w:r>
            <w:r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หรือโทรศัพท์ </w:t>
            </w:r>
            <w:r>
              <w:rPr>
                <w:rFonts w:asciiTheme="minorBidi" w:hAnsiTheme="minorBidi"/>
                <w:iCs/>
                <w:noProof/>
                <w:sz w:val="32"/>
                <w:szCs w:val="32"/>
              </w:rPr>
              <w:t>0 2590 7187, 0 2590 7011</w:t>
            </w:r>
          </w:p>
          <w:p w14:paraId="7288BA49" w14:textId="77777777" w:rsidR="004A2318" w:rsidRDefault="004A2318" w:rsidP="004A2318">
            <w:pPr>
              <w:pStyle w:val="ListParagraph"/>
              <w:ind w:left="318"/>
              <w:rPr>
                <w:rFonts w:asciiTheme="minorBidi" w:hAnsiTheme="minorBidi"/>
                <w:iCs/>
                <w:sz w:val="32"/>
                <w:szCs w:val="32"/>
              </w:rPr>
            </w:pPr>
          </w:p>
          <w:p w14:paraId="6FD13249" w14:textId="5437F90A" w:rsidR="00E9022B" w:rsidRDefault="005D77B9" w:rsidP="005D77B9">
            <w:pPr>
              <w:pStyle w:val="ListParagraph"/>
              <w:numPr>
                <w:ilvl w:val="0"/>
                <w:numId w:val="12"/>
              </w:numPr>
              <w:ind w:left="318" w:hanging="284"/>
              <w:rPr>
                <w:rFonts w:asciiTheme="minorBidi" w:hAnsiTheme="minorBidi"/>
                <w:iCs/>
                <w:sz w:val="32"/>
                <w:szCs w:val="32"/>
              </w:rPr>
            </w:pPr>
            <w:r w:rsidRPr="005D77B9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lastRenderedPageBreak/>
              <w:t xml:space="preserve">สำนักงานสาธารณสุขจังหวัดแพร่ </w:t>
            </w:r>
            <w:r w:rsidR="00E9022B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ถนนบ้านใหม่ ตำบลในเวียง อำเภอเมืองแพร่ จังหวัดแพร่ </w:t>
            </w:r>
            <w:r w:rsidR="00E9022B">
              <w:rPr>
                <w:rFonts w:asciiTheme="minorBidi" w:hAnsiTheme="minorBidi" w:cs="Cordia New"/>
                <w:iCs/>
                <w:noProof/>
                <w:sz w:val="32"/>
                <w:szCs w:val="32"/>
                <w:lang w:bidi="th-TH"/>
              </w:rPr>
              <w:t>54000</w:t>
            </w:r>
            <w:r w:rsidRPr="005D77B9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E9022B">
              <w:rPr>
                <w:rFonts w:asciiTheme="minorBidi" w:hAnsiTheme="minorBidi" w:cs="Cordia New"/>
                <w:iCs/>
                <w:noProof/>
                <w:sz w:val="32"/>
                <w:szCs w:val="32"/>
                <w:lang w:bidi="th-TH"/>
              </w:rPr>
              <w:t xml:space="preserve">  </w:t>
            </w:r>
            <w:r w:rsidRPr="005D77B9">
              <w:rPr>
                <w:rFonts w:asciiTheme="minorBidi" w:hAnsiTheme="minorBidi" w:cs="Cordia New"/>
                <w:iCs/>
                <w:noProof/>
                <w:sz w:val="32"/>
                <w:szCs w:val="32"/>
                <w:lang w:bidi="th-TH"/>
              </w:rPr>
              <w:t>0 5462 1096</w:t>
            </w:r>
          </w:p>
          <w:p w14:paraId="78653E4A" w14:textId="0946782C" w:rsidR="00E9022B" w:rsidRPr="00E9022B" w:rsidRDefault="00094F82" w:rsidP="00E9022B">
            <w:pPr>
              <w:pStyle w:val="ListParagraph"/>
              <w:ind w:left="318"/>
              <w:rPr>
                <w:rFonts w:asciiTheme="minorBidi" w:hAnsiTheme="minorBidi"/>
                <w:iCs/>
                <w:sz w:val="32"/>
                <w:szCs w:val="32"/>
              </w:rPr>
            </w:pPr>
            <w:r w:rsidRPr="005D77B9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Pr="005D77B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</w:tc>
      </w:tr>
      <w:tr w:rsidR="00094F82" w:rsidRPr="000C2AAC" w14:paraId="1A49A603" w14:textId="77777777" w:rsidTr="009B7715">
        <w:tc>
          <w:tcPr>
            <w:tcW w:w="675" w:type="dxa"/>
          </w:tcPr>
          <w:p w14:paraId="38B377F7" w14:textId="77777777" w:rsidR="00094F82" w:rsidRPr="000C2AAC" w:rsidRDefault="00094F82" w:rsidP="001D1D9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FB5B6FB" w14:textId="3617452B" w:rsidR="00E9022B" w:rsidRPr="00E9022B" w:rsidRDefault="00094F82" w:rsidP="001D1D97">
            <w:pPr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</w:pPr>
            <w:r w:rsidRPr="00E9022B">
              <w:rPr>
                <w:rFonts w:asciiTheme="minorBidi" w:hAnsiTheme="minorBidi" w:cs="Cordia New"/>
                <w:b/>
                <w:bCs/>
                <w:iCs/>
                <w:noProof/>
                <w:sz w:val="32"/>
                <w:szCs w:val="32"/>
                <w:cs/>
                <w:lang w:bidi="th-TH"/>
              </w:rPr>
              <w:t>กรณีสถานที่ผลิตตั้งอยู่</w:t>
            </w:r>
            <w:r w:rsidR="005D77B9" w:rsidRPr="00E9022B">
              <w:rPr>
                <w:rFonts w:asciiTheme="minorBidi" w:hAnsiTheme="minorBidi" w:cs="Cordia New" w:hint="cs"/>
                <w:b/>
                <w:bCs/>
                <w:iCs/>
                <w:noProof/>
                <w:sz w:val="32"/>
                <w:szCs w:val="32"/>
                <w:cs/>
                <w:lang w:bidi="th-TH"/>
              </w:rPr>
              <w:t>ใน</w:t>
            </w:r>
            <w:r w:rsidRPr="00E9022B">
              <w:rPr>
                <w:rFonts w:asciiTheme="minorBidi" w:hAnsiTheme="minorBidi" w:cs="Cordia New"/>
                <w:b/>
                <w:bCs/>
                <w:iCs/>
                <w:noProof/>
                <w:sz w:val="32"/>
                <w:szCs w:val="32"/>
                <w:cs/>
                <w:lang w:bidi="th-TH"/>
              </w:rPr>
              <w:t>จังหวัดและผลิตอาหารที่มีการมอบอำนาจให้สำนักงานสาธารณสุขจังหวัดเป็นผู้อนุญาต</w:t>
            </w:r>
            <w:r w:rsidRPr="00E9022B">
              <w:rPr>
                <w:rFonts w:asciiTheme="minorBidi" w:hAnsiTheme="minorBidi"/>
                <w:b/>
                <w:bCs/>
                <w:iCs/>
                <w:noProof/>
                <w:sz w:val="32"/>
                <w:szCs w:val="32"/>
              </w:rPr>
              <w:br/>
            </w:r>
            <w:r w:rsidR="005D77B9"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5D77B9"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5D77B9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สำนักงานสาธารณสุขจังหวัดแพร่ ถนนบ้านใหม่ ตำบลในเวียง อำเภอเมืองแพร่ จังหวัดแพร่ โทรศัพท์ </w:t>
            </w:r>
            <w:r w:rsidR="005D77B9">
              <w:rPr>
                <w:rFonts w:asciiTheme="minorBidi" w:hAnsiTheme="minorBidi" w:cs="Cordia New"/>
                <w:iCs/>
                <w:noProof/>
                <w:sz w:val="32"/>
                <w:szCs w:val="32"/>
                <w:lang w:bidi="th-TH"/>
              </w:rPr>
              <w:t>0 5462 1096</w:t>
            </w:r>
            <w:r w:rsidR="00E9022B">
              <w:rPr>
                <w:rFonts w:asciiTheme="minorBidi" w:hAnsiTheme="minorBidi" w:cs="Cordia New"/>
                <w:iCs/>
                <w:noProof/>
                <w:sz w:val="32"/>
                <w:szCs w:val="32"/>
                <w:lang w:bidi="th-TH"/>
              </w:rPr>
              <w:t>/</w:t>
            </w:r>
            <w:r w:rsidR="00E9022B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2E057F68" w14:textId="77777777" w:rsidR="00094F82" w:rsidRPr="000C2AAC" w:rsidRDefault="00A13B6C" w:rsidP="001D1D97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14:paraId="23F57301" w14:textId="77777777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14:paraId="3CD2E102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437929E2" w14:textId="77777777" w:rsidR="001D1D97" w:rsidRDefault="00575FAF" w:rsidP="001D1D97">
      <w:pPr>
        <w:tabs>
          <w:tab w:val="left" w:pos="360"/>
        </w:tabs>
        <w:spacing w:after="0" w:line="240" w:lineRule="auto"/>
        <w:jc w:val="thaiDistribute"/>
        <w:rPr>
          <w:rFonts w:asciiTheme="minorBidi" w:hAnsiTheme="minorBidi"/>
          <w:noProof/>
          <w:sz w:val="32"/>
          <w:szCs w:val="32"/>
        </w:rPr>
      </w:pPr>
      <w:r w:rsidRPr="001D1D97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หลักเกณฑ์</w:t>
      </w:r>
    </w:p>
    <w:p w14:paraId="36BFD39C" w14:textId="77777777" w:rsidR="001D1D97" w:rsidRDefault="00575FAF" w:rsidP="001D1D97">
      <w:pPr>
        <w:tabs>
          <w:tab w:val="left" w:pos="360"/>
        </w:tabs>
        <w:spacing w:after="0" w:line="240" w:lineRule="auto"/>
        <w:jc w:val="thaiDistribute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สถานที่ผลิตอาหารที่ไม่เข้าข่ายโรงงาน หมายถึง สถานที่ผลิตอาหารที่มีการใช้เครื่องจักรกำลังรวมไม่ถึง </w:t>
      </w:r>
      <w:r w:rsidRPr="000C2AAC">
        <w:rPr>
          <w:rFonts w:asciiTheme="minorBidi" w:hAnsiTheme="minorBidi"/>
          <w:noProof/>
          <w:sz w:val="32"/>
          <w:szCs w:val="32"/>
        </w:rPr>
        <w:t xml:space="preserve">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แรงม้า หรือใช้คนงานไม่ถึง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คน โดยใช้เครื่องจักรหรือไม่ก็ตาม</w:t>
      </w:r>
    </w:p>
    <w:p w14:paraId="5F6B13D8" w14:textId="77777777" w:rsidR="001D1D97" w:rsidRDefault="00575FAF" w:rsidP="001D1D97">
      <w:pPr>
        <w:tabs>
          <w:tab w:val="left" w:pos="360"/>
        </w:tabs>
        <w:spacing w:after="0" w:line="240" w:lineRule="auto"/>
        <w:jc w:val="thaiDistribute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ระเบียบสำนักงานคณะกรรมการอาหารและยาว่าด้วยการดำเนินการเกี่ยวกับเลขสารบบอาหาร 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 2557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ระบุไว้ว่ากรณีผลิตจากสถานที่ผลิตอาหารที่ไม่เข้าข่ายเป็นโรงงาน ให้ยื่นคำขอรับเลขสถานที่ผลิตอาหารที่ไม่เข้าข่ายโรงงาน ตามแบบ สบ</w:t>
      </w:r>
      <w:r w:rsidRPr="000C2AAC">
        <w:rPr>
          <w:rFonts w:asciiTheme="minorBidi" w:hAnsiTheme="minorBidi"/>
          <w:noProof/>
          <w:sz w:val="32"/>
          <w:szCs w:val="32"/>
        </w:rPr>
        <w:t>.1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แนบท้ายระเบียบนี้ พร้อมหลักฐานที่ระบุไว้ในแบบ สบ</w:t>
      </w:r>
      <w:r w:rsidRPr="000C2AAC">
        <w:rPr>
          <w:rFonts w:asciiTheme="minorBidi" w:hAnsiTheme="minorBidi"/>
          <w:noProof/>
          <w:sz w:val="32"/>
          <w:szCs w:val="32"/>
        </w:rPr>
        <w:t>.1</w:t>
      </w:r>
    </w:p>
    <w:p w14:paraId="4D771FEC" w14:textId="77777777" w:rsidR="001D1D97" w:rsidRDefault="00575FAF" w:rsidP="001D1D97">
      <w:pPr>
        <w:tabs>
          <w:tab w:val="left" w:pos="360"/>
        </w:tabs>
        <w:spacing w:after="0" w:line="240" w:lineRule="auto"/>
        <w:jc w:val="thaiDistribute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สถานที่ผลิตอาหารต้องปฏิบัติให้สอดคล้องตามข้อกฎหมายแล้วแต่กรณี ดังนี้</w:t>
      </w:r>
    </w:p>
    <w:p w14:paraId="7EE3C352" w14:textId="77777777" w:rsidR="001D1D97" w:rsidRDefault="00575FAF" w:rsidP="001D1D97">
      <w:pPr>
        <w:tabs>
          <w:tab w:val="left" w:pos="360"/>
        </w:tabs>
        <w:spacing w:after="0" w:line="240" w:lineRule="auto"/>
        <w:jc w:val="thaiDistribute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3.1. </w:t>
      </w:r>
      <w:r w:rsidRPr="001D1D97">
        <w:rPr>
          <w:rFonts w:asciiTheme="minorBidi" w:hAnsiTheme="minorBidi" w:cs="Cordia New"/>
          <w:noProof/>
          <w:sz w:val="32"/>
          <w:szCs w:val="32"/>
          <w:u w:val="single"/>
          <w:cs/>
          <w:lang w:bidi="th-TH"/>
        </w:rPr>
        <w:t>กรณีเป็นสถานที่ผลิตน้ำบริโภคในภาชนะบรรจุที่ปิดสนิท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 ต้องเป็นไปตามประกาศกระทรวงสาธารณสุข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220)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 2544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เรื่อง น้ำบริโภคในภาชนะบรรจุที่ปิดสนิท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Pr="000C2AAC">
        <w:rPr>
          <w:rFonts w:asciiTheme="minorBidi" w:hAnsiTheme="minorBidi"/>
          <w:noProof/>
          <w:sz w:val="32"/>
          <w:szCs w:val="32"/>
        </w:rPr>
        <w:t>3) 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จีเอ็มพีเฉพาะของน้ำบริโภคฯ</w:t>
      </w:r>
      <w:r w:rsidRPr="000C2AAC">
        <w:rPr>
          <w:rFonts w:asciiTheme="minorBidi" w:hAnsiTheme="minorBidi"/>
          <w:noProof/>
          <w:sz w:val="32"/>
          <w:szCs w:val="32"/>
        </w:rPr>
        <w:t>)</w:t>
      </w:r>
    </w:p>
    <w:p w14:paraId="16C1D728" w14:textId="77777777" w:rsidR="001D1D97" w:rsidRDefault="00575FAF" w:rsidP="001D1D97">
      <w:pPr>
        <w:tabs>
          <w:tab w:val="left" w:pos="360"/>
        </w:tabs>
        <w:spacing w:after="0" w:line="240" w:lineRule="auto"/>
        <w:jc w:val="thaiDistribute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3.2. </w:t>
      </w:r>
      <w:r w:rsidRPr="001D1D97">
        <w:rPr>
          <w:rFonts w:asciiTheme="minorBidi" w:hAnsiTheme="minorBidi" w:cs="Cordia New"/>
          <w:noProof/>
          <w:sz w:val="32"/>
          <w:szCs w:val="32"/>
          <w:u w:val="single"/>
          <w:cs/>
          <w:lang w:bidi="th-TH"/>
        </w:rPr>
        <w:t>กรณีเป็นสถานที่ผลิตนมพร้อมบริโภคชนิดเหลวที่ผ่านกรรมวิธีฆ่าเชื้อด้วยความร้อนโดยวิธีพาสเจอไรส์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 ต้องเป็นไปตามประกาศกระทรวงสาธารณสุข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298)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 2549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เรื่อง วิธีการผลิต เครื่องมือเครื่องใช้ในการผลิต และการเก็บรักษาผลิตภัณฑ์นมพร้อมบริโภคชนิดเหลวที่ผ่านกรรมวิธีฆ่าเชื้อด้วยความร้อนโดยวิธีพาสเจอไรส์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จีเอ็มพีเฉพาะของนมพร้อมดื่มชนิดเหลวพาสเจอร์ไรส์</w:t>
      </w:r>
      <w:r w:rsidRPr="000C2AAC">
        <w:rPr>
          <w:rFonts w:asciiTheme="minorBidi" w:hAnsiTheme="minorBidi"/>
          <w:noProof/>
          <w:sz w:val="32"/>
          <w:szCs w:val="32"/>
        </w:rPr>
        <w:t>)</w:t>
      </w:r>
    </w:p>
    <w:p w14:paraId="3093DB47" w14:textId="77777777" w:rsidR="001D1D97" w:rsidRDefault="00575FAF" w:rsidP="001D1D97">
      <w:pPr>
        <w:tabs>
          <w:tab w:val="left" w:pos="360"/>
        </w:tabs>
        <w:spacing w:after="0" w:line="240" w:lineRule="auto"/>
        <w:jc w:val="thaiDistribute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3.3. </w:t>
      </w:r>
      <w:r w:rsidRPr="001D1D97">
        <w:rPr>
          <w:rFonts w:asciiTheme="minorBidi" w:hAnsiTheme="minorBidi" w:cs="Cordia New"/>
          <w:noProof/>
          <w:sz w:val="32"/>
          <w:szCs w:val="32"/>
          <w:u w:val="single"/>
          <w:cs/>
          <w:lang w:bidi="th-TH"/>
        </w:rPr>
        <w:t>กรณีเป็นสถานที่ผลิตอาหารในภาชนะบรรจุที่ปิดสนิทชนิดที่มีความเป็นกรดต่ำ และชนิดที่ปรับกรด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 ต้องเป็นไปตามประกาศกระทรวงสาธารณสุข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349)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 2556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เรื่อง วิธีการผลิต เครื่องมือเครื่องใช้ในการผลิต และการเก็บรักษาอาหารในภาชนะบรรจุที่ปิดสนิทที่มีความเป็นกรดต่ำและชนิดที่ปรับกรด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จีเอ็มพีเฉพาะของอาหารที่มีความเป็นกรดต่ำและอาหารปรับกรด</w:t>
      </w:r>
    </w:p>
    <w:p w14:paraId="583650F7" w14:textId="77777777" w:rsidR="001D1D97" w:rsidRDefault="00575FAF" w:rsidP="001D1D97">
      <w:pPr>
        <w:tabs>
          <w:tab w:val="left" w:pos="360"/>
        </w:tabs>
        <w:spacing w:after="0" w:line="240" w:lineRule="auto"/>
        <w:jc w:val="thaiDistribute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3.4. </w:t>
      </w:r>
      <w:r w:rsidRPr="001D1D97">
        <w:rPr>
          <w:rFonts w:asciiTheme="minorBidi" w:hAnsiTheme="minorBidi" w:cs="Cordia New"/>
          <w:noProof/>
          <w:sz w:val="32"/>
          <w:szCs w:val="32"/>
          <w:u w:val="single"/>
          <w:cs/>
          <w:lang w:bidi="th-TH"/>
        </w:rPr>
        <w:t>กรณีเป็นสถานที่ฉายรังสีอาหาร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 ต้องเป็นไปตามประกาศกระทรวงสาธารณสุข เรื่อง อาหารฉายรังสี ประกาศ ณ วันที่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14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กันยายน </w:t>
      </w:r>
      <w:r w:rsidRPr="000C2AAC">
        <w:rPr>
          <w:rFonts w:asciiTheme="minorBidi" w:hAnsiTheme="minorBidi"/>
          <w:noProof/>
          <w:sz w:val="32"/>
          <w:szCs w:val="32"/>
        </w:rPr>
        <w:t>2553</w:t>
      </w:r>
    </w:p>
    <w:p w14:paraId="1B213E12" w14:textId="5718940A" w:rsidR="001D1D97" w:rsidRDefault="00575FAF" w:rsidP="001D1D97">
      <w:pPr>
        <w:tabs>
          <w:tab w:val="left" w:pos="360"/>
        </w:tabs>
        <w:spacing w:after="0" w:line="240" w:lineRule="auto"/>
        <w:jc w:val="thaiDistribute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lastRenderedPageBreak/>
        <w:t xml:space="preserve">3.5. </w:t>
      </w:r>
      <w:r w:rsidRPr="001D1D97">
        <w:rPr>
          <w:rFonts w:asciiTheme="minorBidi" w:hAnsiTheme="minorBidi" w:cs="Cordia New"/>
          <w:noProof/>
          <w:sz w:val="32"/>
          <w:szCs w:val="32"/>
          <w:u w:val="single"/>
          <w:cs/>
          <w:lang w:bidi="th-TH"/>
        </w:rPr>
        <w:t>กรณีเป็นสถานที่ผลิตอาหารแปรรูปที่บรรจุในภาชนะบรรจุพร้อมจำหน่าย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 ต้องเป็นไปตามประกาศกระทรวงสาธารณสุข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342)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 2555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เรื่อง วิธีการผลิต เครื่องมือเครื่องใช้ในการผลิตและการเก็บรักษาอาหารแปรรูปที่</w:t>
      </w:r>
      <w:r w:rsidR="001D1D97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บ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รรจุในภาชนะพร้อมจำหน่าย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จีเอ็มพีของอาหารแปรรูปในภาชนะบรรจุพร้อมจำหน่าย</w:t>
      </w:r>
      <w:r w:rsidRPr="000C2AAC">
        <w:rPr>
          <w:rFonts w:asciiTheme="minorBidi" w:hAnsiTheme="minorBidi"/>
          <w:noProof/>
          <w:sz w:val="32"/>
          <w:szCs w:val="32"/>
        </w:rPr>
        <w:t>)</w:t>
      </w:r>
    </w:p>
    <w:p w14:paraId="561F42F3" w14:textId="6557099C" w:rsidR="001D1D97" w:rsidRDefault="001D1D97" w:rsidP="001D1D97">
      <w:pPr>
        <w:tabs>
          <w:tab w:val="left" w:pos="360"/>
        </w:tabs>
        <w:spacing w:after="0" w:line="240" w:lineRule="auto"/>
        <w:jc w:val="thaiDistribute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 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3.6. </w:t>
      </w:r>
      <w:r w:rsidR="00575FAF" w:rsidRPr="001D1D97">
        <w:rPr>
          <w:rFonts w:asciiTheme="minorBidi" w:hAnsiTheme="minorBidi" w:cs="Cordia New"/>
          <w:noProof/>
          <w:sz w:val="32"/>
          <w:szCs w:val="32"/>
          <w:u w:val="single"/>
          <w:cs/>
          <w:lang w:bidi="th-TH"/>
        </w:rPr>
        <w:t>กรณีเป็นสถานที่ผลิตเกลือบริโภค</w:t>
      </w:r>
      <w:r w:rsidR="00575FAF" w:rsidRPr="001D1D97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ต้องเป็นไปไปตามกฎกระทรวงฉบับที่ 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1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ออกตามความในพระราชบัญญัติอาหาร พ</w:t>
      </w:r>
      <w:r w:rsidR="00575FAF" w:rsidRPr="000C2AAC">
        <w:rPr>
          <w:rFonts w:asciiTheme="minorBidi" w:hAnsiTheme="minorBidi"/>
          <w:noProof/>
          <w:sz w:val="32"/>
          <w:szCs w:val="32"/>
        </w:rPr>
        <w:t>.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.2522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ตามบันทึกการตรวจสถานที่ผลิตเกลือบริโภค</w:t>
      </w:r>
    </w:p>
    <w:p w14:paraId="3781212D" w14:textId="085836B4" w:rsidR="001D1D97" w:rsidRDefault="00575FAF" w:rsidP="001D1D97">
      <w:pPr>
        <w:tabs>
          <w:tab w:val="left" w:pos="360"/>
        </w:tabs>
        <w:spacing w:after="0" w:line="240" w:lineRule="auto"/>
        <w:jc w:val="thaiDistribute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3.7. </w:t>
      </w:r>
      <w:r w:rsidRPr="001D1D97">
        <w:rPr>
          <w:rFonts w:asciiTheme="minorBidi" w:hAnsiTheme="minorBidi" w:cs="Cordia New"/>
          <w:noProof/>
          <w:sz w:val="32"/>
          <w:szCs w:val="32"/>
          <w:u w:val="single"/>
          <w:cs/>
          <w:lang w:bidi="th-TH"/>
        </w:rPr>
        <w:t xml:space="preserve">กรณีเป็นสถานที่ผลิตอาหารทั่วไป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ต้องเป็นไปไปตามกฎกระทรวงฉบับที่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ออกตามความในพระราชบัญญัติอาหาร 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>.2522</w:t>
      </w:r>
    </w:p>
    <w:p w14:paraId="44A4DE1D" w14:textId="77777777" w:rsidR="001D1D97" w:rsidRDefault="00575FAF" w:rsidP="001D1D97">
      <w:pPr>
        <w:tabs>
          <w:tab w:val="left" w:pos="360"/>
        </w:tabs>
        <w:spacing w:after="0" w:line="240" w:lineRule="auto"/>
        <w:jc w:val="thaiDistribute"/>
        <w:rPr>
          <w:rFonts w:asciiTheme="minorBidi" w:hAnsiTheme="minorBidi" w:cs="Cordia New"/>
          <w:noProof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3.8. </w:t>
      </w:r>
      <w:r w:rsidRPr="001D1D97">
        <w:rPr>
          <w:rFonts w:asciiTheme="minorBidi" w:hAnsiTheme="minorBidi" w:cs="Cordia New"/>
          <w:noProof/>
          <w:sz w:val="32"/>
          <w:szCs w:val="32"/>
          <w:u w:val="single"/>
          <w:cs/>
          <w:lang w:bidi="th-TH"/>
        </w:rPr>
        <w:t>กรณีเป็นสถานที่ผลิตอาหารอื่น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 นอกเหนือจาก </w:t>
      </w:r>
      <w:r w:rsidRPr="000C2AAC">
        <w:rPr>
          <w:rFonts w:asciiTheme="minorBidi" w:hAnsiTheme="minorBidi"/>
          <w:noProof/>
          <w:sz w:val="32"/>
          <w:szCs w:val="32"/>
        </w:rPr>
        <w:t xml:space="preserve">3.1-3.7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ที่มีการกำหนดไว้ในประกาศกระทรวงสาธารณสุข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193)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.2543,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ประกาศกรทรวงสาธารณสุข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239)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.2544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และประกาศกระทรวงสาธารณสุขเรื่องแก้ไขเพิ่มเติมกระทรวงสาธารณสุข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193)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>.2543 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ต้องเป็นไปตามประกาศกระทรวงสาธารณสุข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193)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.2543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เรื่อง วิธีการผลิต เครื่องมือเครื่องใช้ในการผลิต และการเก็บรักษาอาหาร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จีเอ็มพีทั่วไป</w:t>
      </w:r>
      <w:r w:rsidRPr="000C2AAC">
        <w:rPr>
          <w:rFonts w:asciiTheme="minorBidi" w:hAnsiTheme="minorBidi"/>
          <w:noProof/>
          <w:sz w:val="32"/>
          <w:szCs w:val="32"/>
        </w:rPr>
        <w:t>)</w:t>
      </w:r>
    </w:p>
    <w:p w14:paraId="3B839F0B" w14:textId="77777777" w:rsidR="001D1D97" w:rsidRDefault="001D1D97" w:rsidP="001D1D97">
      <w:pPr>
        <w:tabs>
          <w:tab w:val="left" w:pos="360"/>
        </w:tabs>
        <w:spacing w:after="0" w:line="240" w:lineRule="auto"/>
        <w:jc w:val="thaiDistribute"/>
        <w:rPr>
          <w:rFonts w:asciiTheme="minorBidi" w:hAnsiTheme="minorBidi" w:cs="Cordia New"/>
          <w:noProof/>
          <w:sz w:val="32"/>
          <w:szCs w:val="32"/>
          <w:lang w:bidi="th-TH"/>
        </w:rPr>
      </w:pPr>
    </w:p>
    <w:p w14:paraId="1A1EDD70" w14:textId="03E9CDAA" w:rsidR="001D1D97" w:rsidRPr="001D1D97" w:rsidRDefault="00575FAF" w:rsidP="001D1D97">
      <w:pPr>
        <w:tabs>
          <w:tab w:val="left" w:pos="360"/>
        </w:tabs>
        <w:spacing w:after="0" w:line="240" w:lineRule="auto"/>
        <w:jc w:val="thaiDistribute"/>
        <w:rPr>
          <w:rFonts w:asciiTheme="minorBidi" w:hAnsiTheme="minorBidi" w:cs="Cordia New"/>
          <w:b/>
          <w:bCs/>
          <w:noProof/>
          <w:sz w:val="32"/>
          <w:szCs w:val="32"/>
          <w:lang w:bidi="th-TH"/>
        </w:rPr>
      </w:pPr>
      <w:r w:rsidRPr="001D1D97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เงื่อนไข</w:t>
      </w:r>
    </w:p>
    <w:p w14:paraId="36F8E715" w14:textId="77777777" w:rsidR="001D1D97" w:rsidRDefault="00575FAF" w:rsidP="001D1D97">
      <w:pPr>
        <w:tabs>
          <w:tab w:val="left" w:pos="360"/>
        </w:tabs>
        <w:spacing w:after="0" w:line="240" w:lineRule="auto"/>
        <w:jc w:val="thaiDistribute"/>
        <w:rPr>
          <w:rFonts w:asciiTheme="minorBidi" w:hAnsiTheme="minorBidi"/>
          <w:noProof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ผู้ยื่นขออนุญาตต้องเป็นผู้ดำเนินกิจการหรือกรรมการผู้มีอำนาจของนิติบุคคลหรือผู้รับมอบอำนาจ</w:t>
      </w:r>
    </w:p>
    <w:p w14:paraId="3A9802FD" w14:textId="77777777" w:rsidR="001D1D97" w:rsidRDefault="00575FAF" w:rsidP="001D1D97">
      <w:pPr>
        <w:tabs>
          <w:tab w:val="left" w:pos="360"/>
        </w:tabs>
        <w:spacing w:after="0" w:line="240" w:lineRule="auto"/>
        <w:jc w:val="thaiDistribute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ผู้ยื่นขออนุญาต ต้องประเมินผลิตภัณฑ์ด้วยตนเอง</w:t>
      </w:r>
      <w:r w:rsidR="001D1D97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ต้องสามารถให้ข้อมูลรายละเอียดเกี่ยวกับผลิตภัณฑ์ที่ยื่นคำขอได้</w:t>
      </w:r>
    </w:p>
    <w:p w14:paraId="35BE48D9" w14:textId="74B77115" w:rsidR="001D1D97" w:rsidRDefault="00575FAF" w:rsidP="001D1D97">
      <w:pPr>
        <w:tabs>
          <w:tab w:val="left" w:pos="360"/>
        </w:tabs>
        <w:spacing w:after="0" w:line="240" w:lineRule="auto"/>
        <w:jc w:val="thaiDistribute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ผู้ยื่นคำขอต้องจัดเรียงเอกสารแบบคำขอและหลักฐานประกอบ พร้อมตรวจสอบให้ครบถ้วนถูกต้อง ตามแบบตรวจสอบเอกสารเบื้องต้น </w:t>
      </w:r>
      <w:r w:rsidRPr="000C2AAC">
        <w:rPr>
          <w:rFonts w:asciiTheme="minorBidi" w:hAnsiTheme="minorBidi"/>
          <w:noProof/>
          <w:sz w:val="32"/>
          <w:szCs w:val="32"/>
        </w:rPr>
        <w:t xml:space="preserve">(Checklist)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ละให้ผู้ดำเนินกิจการหรือกรรมการที่มีอำนาจลงนามตามหนังสือรับรองของนิติบุคคลเป็นผู้ลงนามในแบบคำขอฯ</w:t>
      </w:r>
    </w:p>
    <w:p w14:paraId="64F432D3" w14:textId="77777777" w:rsidR="001D1D97" w:rsidRDefault="00575FAF" w:rsidP="001D1D97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4.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การขออนุญาตผลิตอาหารที่เป็นผลิตภัณฑ์ที่มีการใช้สารอาหารหรือสารเคมีชนิดใหม่ </w:t>
      </w:r>
      <w:r w:rsidRPr="000C2AAC">
        <w:rPr>
          <w:rFonts w:asciiTheme="minorBidi" w:hAnsiTheme="minorBidi"/>
          <w:noProof/>
          <w:sz w:val="32"/>
          <w:szCs w:val="32"/>
        </w:rPr>
        <w:t xml:space="preserve">(Novel Ingredients)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ที่ยังไม่ได้กำหนดคุณภาพหรือมาตรฐาน หรือเป็นผลิตภัณฑ์อาหารใหม่ </w:t>
      </w:r>
      <w:r w:rsidRPr="000C2AAC">
        <w:rPr>
          <w:rFonts w:asciiTheme="minorBidi" w:hAnsiTheme="minorBidi"/>
          <w:noProof/>
          <w:sz w:val="32"/>
          <w:szCs w:val="32"/>
        </w:rPr>
        <w:t xml:space="preserve">(Novel Food)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ต้องผ่านการประเมินความปลอดภัยโดยผู้เชี่ยวชาญ และรับรองโดยคณะอนุกรรมการอาหารก่อนจึงจะขออนุญาตผลิตอาหารได้</w:t>
      </w:r>
      <w:r w:rsidRPr="000C2AAC">
        <w:rPr>
          <w:rFonts w:asciiTheme="minorBidi" w:hAnsiTheme="minorBidi"/>
          <w:noProof/>
          <w:sz w:val="32"/>
          <w:szCs w:val="32"/>
        </w:rPr>
        <w:t>) 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ศึกษารายละเอียดเพิ่มเติมที่คู่มือสำหรับประชาชน เรื่องการขอประเมินความปลอดภัยของอาหาร</w:t>
      </w:r>
      <w:r w:rsidRPr="000C2AAC">
        <w:rPr>
          <w:rFonts w:asciiTheme="minorBidi" w:hAnsiTheme="minorBidi"/>
          <w:noProof/>
          <w:sz w:val="32"/>
          <w:szCs w:val="32"/>
        </w:rPr>
        <w:t>)</w:t>
      </w:r>
    </w:p>
    <w:p w14:paraId="0FD98EFA" w14:textId="77777777" w:rsidR="001D1D97" w:rsidRDefault="00575FAF" w:rsidP="001D1D97">
      <w:pPr>
        <w:tabs>
          <w:tab w:val="left" w:pos="360"/>
        </w:tabs>
        <w:spacing w:after="0" w:line="240" w:lineRule="auto"/>
        <w:jc w:val="thaiDistribute"/>
        <w:rPr>
          <w:rFonts w:asciiTheme="minorBidi" w:hAnsiTheme="minorBidi"/>
          <w:noProof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5.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การไม่อนุญาตคำขอ </w:t>
      </w:r>
      <w:r w:rsidRPr="000C2AAC">
        <w:rPr>
          <w:rFonts w:asciiTheme="minorBidi" w:hAnsiTheme="minorBidi"/>
          <w:noProof/>
          <w:sz w:val="32"/>
          <w:szCs w:val="32"/>
        </w:rPr>
        <w:t xml:space="preserve">: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สำนักงานคณะกรรมการอาหารและยาหรือสำนักงานสาธารณสุขจังหวัดจะพิจารณาไม่อนุญาตคำขอฯ ในกรณีต่างๆ ดังต่อไปนี้</w:t>
      </w:r>
    </w:p>
    <w:p w14:paraId="1E2063A6" w14:textId="4CF2256C" w:rsidR="001D1D97" w:rsidRDefault="001D1D97" w:rsidP="001D1D97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>
        <w:rPr>
          <w:rFonts w:asciiTheme="minorBidi" w:hAnsiTheme="minorBidi"/>
          <w:noProof/>
          <w:sz w:val="32"/>
          <w:szCs w:val="32"/>
        </w:rPr>
        <w:tab/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5.1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กรณีผลการตรวจสอบเอกสารหลักฐานแล้วพบว่าไม่สมบูรณ์หรือไม่ถูกต้องตามหลักกฎหมายและหลักวิชาการ หรือไม่สอดคล้องตามรายละเอียดที่ระบุไว้ในคู่มือสำหรับประชาชน</w:t>
      </w:r>
    </w:p>
    <w:p w14:paraId="3053DCB3" w14:textId="0092913B" w:rsidR="001D1D97" w:rsidRDefault="001D1D97" w:rsidP="001D1D97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>
        <w:rPr>
          <w:rFonts w:asciiTheme="minorBidi" w:hAnsiTheme="minorBidi"/>
          <w:noProof/>
          <w:sz w:val="32"/>
          <w:szCs w:val="32"/>
        </w:rPr>
        <w:tab/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5.2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กรณีผลการตรวจสอบสถานที่ผลิตอาหารไม่เป็นไปตามข้อกฎหมายที่ระบุในหลักเกณฑ์ข้อ 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3.1-3.8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ข้างต้น หรือผลการตรวจสอบสถานที่ผลิตอาหารไม่ถูกต้องตรงตามเอกสารหลักฐานที่ผู้ยื่นคำขอฯ ส่งมอบเอกสารหลักฐานไว้</w:t>
      </w:r>
    </w:p>
    <w:p w14:paraId="7B213D01" w14:textId="77777777" w:rsidR="001D1D97" w:rsidRDefault="00575FAF" w:rsidP="001D1D97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6.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การคืนคำขอ </w:t>
      </w:r>
      <w:r w:rsidRPr="000C2AAC">
        <w:rPr>
          <w:rFonts w:asciiTheme="minorBidi" w:hAnsiTheme="minorBidi"/>
          <w:noProof/>
          <w:sz w:val="32"/>
          <w:szCs w:val="32"/>
        </w:rPr>
        <w:t xml:space="preserve">: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สำนักงานคณะกรรมการอาหารและยาหรือสำนักงานสาธารณสุขจังหวัดจะส่งคืนคำขอฯ พร้อมเอกสารหลักฐานให้แก่ผู้ยื่นคำขอฯ ในกรณีที่ผู้ยื่นคำขอฯ ไม่สามารถส่งมอบเอกสารหลักฐานให้ครบถ้วนได้ตามระยะเวลาที่ตกลง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กำหนด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ไว้ในแบบตรวจสอบคำขอและบันทึกข้อบกพร่อง</w:t>
      </w:r>
    </w:p>
    <w:p w14:paraId="7E6E8A41" w14:textId="066F62A7" w:rsidR="00575FAF" w:rsidRDefault="00575FAF" w:rsidP="001D1D97">
      <w:pPr>
        <w:tabs>
          <w:tab w:val="left" w:pos="360"/>
        </w:tabs>
        <w:spacing w:after="0" w:line="240" w:lineRule="auto"/>
        <w:jc w:val="thaiDistribute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lastRenderedPageBreak/>
        <w:t xml:space="preserve">7.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กรณีกรรมวิธีการผลิตมีความซับซ้อนหรือเป็นเทคโนโลยีใหม่ จะต้องผ่านการพิจารณาโดยคณะทำงาน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คณะกรรมการ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หรือผู้เชี่ยวชาญ จะต้องใช้ระยะเวลาเพิ่มจากที่ระบุไว้ในคู่มือฉบับนี้โดยประมาณ </w:t>
      </w:r>
      <w:r w:rsidRPr="000C2AAC">
        <w:rPr>
          <w:rFonts w:asciiTheme="minorBidi" w:hAnsiTheme="minorBidi"/>
          <w:noProof/>
          <w:sz w:val="32"/>
          <w:szCs w:val="32"/>
        </w:rPr>
        <w:t xml:space="preserve">30-90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 หรือมากกว่า แล้วแต่กรณี</w:t>
      </w:r>
    </w:p>
    <w:p w14:paraId="7254DDEE" w14:textId="77777777"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552ED64" w14:textId="77777777" w:rsidR="0065175D" w:rsidRPr="000C2AAC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694"/>
        <w:gridCol w:w="1559"/>
        <w:gridCol w:w="1701"/>
        <w:gridCol w:w="1489"/>
      </w:tblGrid>
      <w:tr w:rsidR="00313D38" w:rsidRPr="000C2AAC" w14:paraId="5E02CB78" w14:textId="77777777" w:rsidTr="006237BD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694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559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701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48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50E97DA5" w14:textId="77777777" w:rsidTr="006237BD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694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ผู้ประกอบการยื่นคำขอฯ และเอกสารหลักฐานประกอบการพิจารณาให้ครบถ้วน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559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701" w:type="dxa"/>
          </w:tcPr>
          <w:p w14:paraId="3D95E78A" w14:textId="5C3E6B59" w:rsidR="00313D38" w:rsidRPr="000C2AAC" w:rsidRDefault="001D1D97" w:rsidP="00452B6B">
            <w:pPr>
              <w:rPr>
                <w:rFonts w:asciiTheme="minorBidi" w:hAnsiTheme="minorBidi"/>
                <w:rtl/>
                <w:cs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48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4F4CA276" w14:textId="77777777" w:rsidTr="006237BD">
        <w:tc>
          <w:tcPr>
            <w:tcW w:w="675" w:type="dxa"/>
            <w:vAlign w:val="center"/>
          </w:tcPr>
          <w:p w14:paraId="167280DB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41C61B23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680BF5CA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694" w:type="dxa"/>
          </w:tcPr>
          <w:p w14:paraId="2DE12BB0" w14:textId="7A28531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เจ้าหน้าที่ตรวจสอบความครบถ้วนของเอกสารหลักฐาน </w:t>
            </w:r>
          </w:p>
          <w:p w14:paraId="3255C898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559" w:type="dxa"/>
          </w:tcPr>
          <w:p w14:paraId="1FFD37E7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90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701" w:type="dxa"/>
          </w:tcPr>
          <w:p w14:paraId="505653BC" w14:textId="4BB74578" w:rsidR="00313D38" w:rsidRPr="000C2AAC" w:rsidRDefault="001D1D97" w:rsidP="00452B6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489" w:type="dxa"/>
          </w:tcPr>
          <w:p w14:paraId="1AD743B1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0E7D4E86" w14:textId="77777777" w:rsidTr="006237BD">
        <w:tc>
          <w:tcPr>
            <w:tcW w:w="675" w:type="dxa"/>
            <w:vAlign w:val="center"/>
          </w:tcPr>
          <w:p w14:paraId="4A015572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3037C251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66267756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694" w:type="dxa"/>
          </w:tcPr>
          <w:p w14:paraId="2E17CF28" w14:textId="2B845A67" w:rsidR="00313D38" w:rsidRPr="000C2AAC" w:rsidRDefault="00313D38" w:rsidP="001D1D97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กรณีเอกสารไม่ครบถ้วน ให้ผู้ยื่นคำขอดำเนินการแก้ไขข้อบกพร่องตามบันทึกข้อบกพร่อง ภายในเวลาที่กำหนด และนำมายื่นต่อเจ้าหน้าที่</w:t>
            </w:r>
            <w:r w:rsidR="001D1D97" w:rsidRPr="000C2AAC">
              <w:rPr>
                <w:rFonts w:asciiTheme="minorBidi" w:hAnsiTheme="minorBidi"/>
              </w:rPr>
              <w:t xml:space="preserve"> </w:t>
            </w:r>
          </w:p>
        </w:tc>
        <w:tc>
          <w:tcPr>
            <w:tcW w:w="1559" w:type="dxa"/>
          </w:tcPr>
          <w:p w14:paraId="62730047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701" w:type="dxa"/>
          </w:tcPr>
          <w:p w14:paraId="70DEA052" w14:textId="2775131A" w:rsidR="00313D38" w:rsidRPr="000C2AAC" w:rsidRDefault="001D1D97" w:rsidP="00452B6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489" w:type="dxa"/>
          </w:tcPr>
          <w:p w14:paraId="27B965A6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22B26D5E" w14:textId="77777777" w:rsidTr="006237BD">
        <w:tc>
          <w:tcPr>
            <w:tcW w:w="675" w:type="dxa"/>
            <w:vAlign w:val="center"/>
          </w:tcPr>
          <w:p w14:paraId="783A2D83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AF0FBB0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39F48DF1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694" w:type="dxa"/>
          </w:tcPr>
          <w:p w14:paraId="7FFEC5C2" w14:textId="0E1763C9" w:rsidR="00313D38" w:rsidRPr="000C2AAC" w:rsidRDefault="00313D38" w:rsidP="004B3D81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กรณีเอกสารครบถ้วน ผู้ยืนคำขอรอรับใบรับคำขอไว้เป็นหลักฐาน</w:t>
            </w:r>
          </w:p>
        </w:tc>
        <w:tc>
          <w:tcPr>
            <w:tcW w:w="1559" w:type="dxa"/>
          </w:tcPr>
          <w:p w14:paraId="6BF58E19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701" w:type="dxa"/>
          </w:tcPr>
          <w:p w14:paraId="46594134" w14:textId="0254DD63" w:rsidR="00313D38" w:rsidRPr="000C2AAC" w:rsidRDefault="001D1D97" w:rsidP="00452B6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489" w:type="dxa"/>
          </w:tcPr>
          <w:p w14:paraId="692745EC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13F04505" w14:textId="77777777" w:rsidTr="006237BD">
        <w:tc>
          <w:tcPr>
            <w:tcW w:w="675" w:type="dxa"/>
            <w:vAlign w:val="center"/>
          </w:tcPr>
          <w:p w14:paraId="2E6A6526" w14:textId="4886F66A" w:rsidR="00313D38" w:rsidRPr="00AC4ACB" w:rsidRDefault="00BD68ED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42B738AC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0A05FE79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694" w:type="dxa"/>
          </w:tcPr>
          <w:p w14:paraId="5454B813" w14:textId="35E54826" w:rsidR="00313D38" w:rsidRPr="000C2AAC" w:rsidRDefault="00313D38" w:rsidP="006237BD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</w:t>
            </w:r>
            <w:r w:rsidR="006237BD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สถานที่ผลิตอาหาร</w:t>
            </w:r>
            <w:r w:rsidR="004B3D81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ประเภท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ที่มอบอำนาจให้สำนักงานสาธารณสุขจังหวัดเป็นผู้อนุญาต คณะผู้ประเมินของจังหวัด ประเมินความถูกต้องและสอดคล้อง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ตามกฎหมายทั้งด้านสถานที่และด้านเอกสาร</w:t>
            </w:r>
          </w:p>
        </w:tc>
        <w:tc>
          <w:tcPr>
            <w:tcW w:w="1559" w:type="dxa"/>
          </w:tcPr>
          <w:p w14:paraId="51269DD9" w14:textId="4C97F89E" w:rsidR="00313D38" w:rsidRPr="006237BD" w:rsidRDefault="006237BD" w:rsidP="00452B6B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6237BD">
              <w:rPr>
                <w:rFonts w:asciiTheme="minorBidi" w:hAnsiTheme="minorBidi"/>
                <w:sz w:val="32"/>
                <w:szCs w:val="32"/>
              </w:rPr>
              <w:lastRenderedPageBreak/>
              <w:t xml:space="preserve">15 </w:t>
            </w:r>
            <w:r w:rsidRPr="006237BD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701" w:type="dxa"/>
          </w:tcPr>
          <w:p w14:paraId="51826BB7" w14:textId="583D5083" w:rsidR="00313D38" w:rsidRPr="000C2AAC" w:rsidRDefault="006237BD" w:rsidP="00452B6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489" w:type="dxa"/>
          </w:tcPr>
          <w:p w14:paraId="136B3C2D" w14:textId="06BB3B5B" w:rsidR="00313D38" w:rsidRPr="000C2AAC" w:rsidRDefault="00313D38" w:rsidP="00BD68ED">
            <w:pPr>
              <w:rPr>
                <w:rFonts w:asciiTheme="minorBidi" w:hAnsiTheme="minorBidi"/>
                <w:sz w:val="32"/>
                <w:szCs w:val="32"/>
                <w:lang w:bidi="th-TH"/>
              </w:rPr>
            </w:pPr>
          </w:p>
        </w:tc>
      </w:tr>
      <w:tr w:rsidR="00313D38" w:rsidRPr="000C2AAC" w14:paraId="7B130BCD" w14:textId="77777777" w:rsidTr="006237BD">
        <w:tc>
          <w:tcPr>
            <w:tcW w:w="675" w:type="dxa"/>
            <w:vAlign w:val="center"/>
          </w:tcPr>
          <w:p w14:paraId="03948CEA" w14:textId="068780EE" w:rsidR="00313D38" w:rsidRPr="00AC4ACB" w:rsidRDefault="006237BD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lastRenderedPageBreak/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74EE940B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7FB25C2F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694" w:type="dxa"/>
          </w:tcPr>
          <w:p w14:paraId="7EEF3C6F" w14:textId="77A34123" w:rsidR="00313D38" w:rsidRPr="000C2AAC" w:rsidRDefault="00313D38" w:rsidP="004B3D81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กรณีสถานที่ผลิตอาหารประเภทที่ไม่ได้มอบอำนาจให้สำนักงานสาธารณสุขจังหวัดเป็นผู้อนุญาต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กรณียื่นคำขอฯ ณ ศูนย์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OSSC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สำนักงานคณะกรรมการอาหารและยา จะส่งเอกสารที่ผ่านการตรวจสอบแล้วว่าถูกต้องครบถ้วนให้สำนักงานสาธารณสุขจังหวัดซึ่งสถานที่ผลิตนั้นตั้งอยู่ เพื่อให้ตรวจประเมินความถูกต้องและสอดคล้องตามกฎหมาย แล้วรายงานการตรวจประเมินกลับให้ อย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เพื่อพิจารณาการอนุญาตต่อไป</w:t>
            </w:r>
          </w:p>
        </w:tc>
        <w:tc>
          <w:tcPr>
            <w:tcW w:w="1559" w:type="dxa"/>
          </w:tcPr>
          <w:p w14:paraId="3AEE70A0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701" w:type="dxa"/>
          </w:tcPr>
          <w:p w14:paraId="68637F2B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สำนักอาหาร</w:t>
            </w:r>
          </w:p>
        </w:tc>
        <w:tc>
          <w:tcPr>
            <w:tcW w:w="1489" w:type="dxa"/>
          </w:tcPr>
          <w:p w14:paraId="4C1274AE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ดำเนินการโดยสำนักงานสาธารณสุขจังหวัด และสำนักอาหาร สำนักงานคณะกรรมอาหารและยา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14:paraId="34C276BF" w14:textId="77777777" w:rsidTr="006237BD">
        <w:tc>
          <w:tcPr>
            <w:tcW w:w="675" w:type="dxa"/>
            <w:vAlign w:val="center"/>
          </w:tcPr>
          <w:p w14:paraId="24B8BA73" w14:textId="3ADBCFCE" w:rsidR="00313D38" w:rsidRPr="00AC4ACB" w:rsidRDefault="006237BD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5DD594BC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65B7CAA9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694" w:type="dxa"/>
          </w:tcPr>
          <w:p w14:paraId="527FE51D" w14:textId="77777777" w:rsidR="004B3D81" w:rsidRDefault="00313D38" w:rsidP="00313D38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ต่อ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) 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กรณียื่นคำขอฯ ณ สำนักงานสาธารณสุขจังหวัด สสจ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จะส่งคำขอฯและหลักฐานประกอบการขออนุญาตที่ตรวจสอบแล้วให้ อย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พิจารณา</w:t>
            </w:r>
          </w:p>
          <w:p w14:paraId="56E6917B" w14:textId="0B19ED5C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 -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กรณีเอกสารที่ผ่านการตรวจสอบโดย อย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แล้วถูกต้องครบถ้วน อย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จะส่ง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เอกสารให้ สสจ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ซึ่งสถานที่ผลิตนั้นตั้งอยู่ให้ตรวจประเมินความถูกต้องและสอดคล้องตามกฎหมาย แล้วรายงานการตรวจประเมินกลับให้ อย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เพื่อพิจารณาการอนุญาตต่อไป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-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กรณีเอกสารที่ผ่านการตรวจสอบโดย อย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แล้วไม่ถูกต้องครบถ้วน อย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จะส่งเอกสารหลักฐานคืน สสจ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เพื่อให้ สสจ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แจ้งผลการไม่อนุญาตต่อผู้ยื่นคำขอต่อไป</w:t>
            </w:r>
          </w:p>
          <w:p w14:paraId="6667FE96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559" w:type="dxa"/>
          </w:tcPr>
          <w:p w14:paraId="3E9EB7B4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58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701" w:type="dxa"/>
          </w:tcPr>
          <w:p w14:paraId="69FA4DDA" w14:textId="0C03EFE9" w:rsidR="00313D38" w:rsidRPr="000C2AAC" w:rsidRDefault="004B3D81" w:rsidP="00452B6B">
            <w:pPr>
              <w:rPr>
                <w:rFonts w:asciiTheme="minorBidi" w:hAnsiTheme="minorBidi"/>
                <w:rtl/>
                <w:cs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489" w:type="dxa"/>
          </w:tcPr>
          <w:p w14:paraId="42899FC1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ดำเนินการโดยสำนักงานสาธารณสุขจังหวัดและสำนักอาหาร สำนักงานคณะกรรมการอาหารและยา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F70750" w:rsidRPr="000C2AAC" w14:paraId="5644FC4A" w14:textId="77777777" w:rsidTr="006237BD">
        <w:tc>
          <w:tcPr>
            <w:tcW w:w="675" w:type="dxa"/>
            <w:vAlign w:val="center"/>
          </w:tcPr>
          <w:p w14:paraId="235249BE" w14:textId="2C92CD9D" w:rsidR="00F70750" w:rsidRPr="00AC4ACB" w:rsidRDefault="00F70750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8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26E3B506" w14:textId="77777777" w:rsidR="00F70750" w:rsidRPr="00AC4ACB" w:rsidRDefault="00F70750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</w:p>
          <w:p w14:paraId="08A46719" w14:textId="77777777" w:rsidR="00F70750" w:rsidRPr="00AC4ACB" w:rsidRDefault="00F70750" w:rsidP="00313D38">
            <w:pPr>
              <w:rPr>
                <w:rFonts w:asciiTheme="minorBidi" w:hAnsiTheme="minorBidi"/>
              </w:rPr>
            </w:pPr>
          </w:p>
        </w:tc>
        <w:tc>
          <w:tcPr>
            <w:tcW w:w="2694" w:type="dxa"/>
          </w:tcPr>
          <w:p w14:paraId="2613DB3D" w14:textId="77777777" w:rsidR="00F70750" w:rsidRPr="000C2AAC" w:rsidRDefault="00F70750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ผู้มีอำนาจลงนาม พิจารณาอนุญาตหรือไม่อนุญาต</w:t>
            </w:r>
          </w:p>
          <w:p w14:paraId="62CE6CA1" w14:textId="77777777" w:rsidR="00F70750" w:rsidRPr="000C2AAC" w:rsidRDefault="00F70750" w:rsidP="00452B6B">
            <w:pPr>
              <w:rPr>
                <w:rFonts w:asciiTheme="minorBidi" w:hAnsiTheme="minorBidi"/>
              </w:rPr>
            </w:pPr>
          </w:p>
        </w:tc>
        <w:tc>
          <w:tcPr>
            <w:tcW w:w="1559" w:type="dxa"/>
          </w:tcPr>
          <w:p w14:paraId="242A428B" w14:textId="26818BEF" w:rsidR="00F70750" w:rsidRPr="000C2AAC" w:rsidRDefault="00F70750" w:rsidP="00452B6B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5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701" w:type="dxa"/>
          </w:tcPr>
          <w:p w14:paraId="0447911C" w14:textId="45491FC3" w:rsidR="00F70750" w:rsidRPr="000C2AAC" w:rsidRDefault="00F70750" w:rsidP="00452B6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489" w:type="dxa"/>
          </w:tcPr>
          <w:p w14:paraId="4896A501" w14:textId="47AD2379" w:rsidR="00F70750" w:rsidRPr="000C2AAC" w:rsidRDefault="00F70750" w:rsidP="00452B6B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กรณีสถานที่ผลิตอาหารประเภทที่มอบอำนาจให้สำนักงานสาธารณสุขจังหวัดเป็นผู้อนุญาต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F70750" w:rsidRPr="000C2AAC" w14:paraId="504D316D" w14:textId="77777777" w:rsidTr="006237BD">
        <w:tc>
          <w:tcPr>
            <w:tcW w:w="675" w:type="dxa"/>
            <w:vAlign w:val="center"/>
          </w:tcPr>
          <w:p w14:paraId="2F8F966C" w14:textId="72DAC9DB" w:rsidR="00F70750" w:rsidRPr="00AC4ACB" w:rsidRDefault="00F70750" w:rsidP="00114F93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9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328A8A85" w14:textId="77777777" w:rsidR="00F70750" w:rsidRPr="00AC4ACB" w:rsidRDefault="00F70750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การแจ้งผลพิจารณา</w:t>
            </w:r>
          </w:p>
          <w:p w14:paraId="07F0EFA1" w14:textId="77777777" w:rsidR="00F70750" w:rsidRPr="00AC4ACB" w:rsidRDefault="00F70750" w:rsidP="00313D38">
            <w:pPr>
              <w:rPr>
                <w:rFonts w:asciiTheme="minorBidi" w:hAnsiTheme="minorBidi"/>
              </w:rPr>
            </w:pPr>
          </w:p>
        </w:tc>
        <w:tc>
          <w:tcPr>
            <w:tcW w:w="2694" w:type="dxa"/>
          </w:tcPr>
          <w:p w14:paraId="5CC8204C" w14:textId="49B213D4" w:rsidR="00F70750" w:rsidRPr="000C2AAC" w:rsidRDefault="00F70750" w:rsidP="005F727E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เจ้าหน้าที่แจ้งผลการพิจารณาภายใน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วันทำการหลังเสร็จสิ้นการพิจารณา  </w:t>
            </w:r>
          </w:p>
        </w:tc>
        <w:tc>
          <w:tcPr>
            <w:tcW w:w="1559" w:type="dxa"/>
          </w:tcPr>
          <w:p w14:paraId="048BED30" w14:textId="77777777" w:rsidR="00F70750" w:rsidRPr="000C2AAC" w:rsidRDefault="00F70750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701" w:type="dxa"/>
          </w:tcPr>
          <w:p w14:paraId="0716FB4B" w14:textId="30755122" w:rsidR="00F70750" w:rsidRPr="000C2AAC" w:rsidRDefault="00F70750" w:rsidP="00452B6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489" w:type="dxa"/>
          </w:tcPr>
          <w:p w14:paraId="17B33035" w14:textId="44A71718" w:rsidR="00F70750" w:rsidRPr="000C2AAC" w:rsidRDefault="00F70750" w:rsidP="00F707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กรณีสถานที่ผลิตอาหารประเภทที่มอบอำนาจให้สำนักงานสาธารณสุข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 xml:space="preserve">จังหวัดเป็นผู้อนุญาต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114F93" w:rsidRPr="000C2AAC" w14:paraId="30EDA02F" w14:textId="77777777" w:rsidTr="00114F93">
        <w:tc>
          <w:tcPr>
            <w:tcW w:w="675" w:type="dxa"/>
            <w:vAlign w:val="center"/>
          </w:tcPr>
          <w:p w14:paraId="2A2C9834" w14:textId="48D3FB6A" w:rsidR="00114F93" w:rsidRPr="00AC4ACB" w:rsidRDefault="00114F93" w:rsidP="007F77A1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lastRenderedPageBreak/>
              <w:t>10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0BD7C44E" w14:textId="77777777" w:rsidR="00114F93" w:rsidRPr="00AC4ACB" w:rsidRDefault="00114F93" w:rsidP="007F77A1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</w:p>
          <w:p w14:paraId="6F92ADC3" w14:textId="77777777" w:rsidR="00114F93" w:rsidRPr="00AC4ACB" w:rsidRDefault="00114F93" w:rsidP="007F77A1">
            <w:pPr>
              <w:rPr>
                <w:rFonts w:asciiTheme="minorBidi" w:hAnsiTheme="minorBidi"/>
              </w:rPr>
            </w:pPr>
          </w:p>
        </w:tc>
        <w:tc>
          <w:tcPr>
            <w:tcW w:w="2694" w:type="dxa"/>
          </w:tcPr>
          <w:p w14:paraId="69211257" w14:textId="77777777" w:rsidR="00114F93" w:rsidRPr="000C2AAC" w:rsidRDefault="00114F93" w:rsidP="007F77A1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ผู้มีอำนาจลงนาม พิจารณาอนุญาตหรือไม่อนุญาต</w:t>
            </w:r>
          </w:p>
          <w:p w14:paraId="34C9813A" w14:textId="77777777" w:rsidR="00114F93" w:rsidRPr="000C2AAC" w:rsidRDefault="00114F93" w:rsidP="007F77A1">
            <w:pPr>
              <w:rPr>
                <w:rFonts w:asciiTheme="minorBidi" w:hAnsiTheme="minorBidi"/>
              </w:rPr>
            </w:pPr>
          </w:p>
        </w:tc>
        <w:tc>
          <w:tcPr>
            <w:tcW w:w="1559" w:type="dxa"/>
          </w:tcPr>
          <w:p w14:paraId="316F5DF2" w14:textId="77777777" w:rsidR="00114F93" w:rsidRPr="000C2AAC" w:rsidRDefault="00114F93" w:rsidP="007F77A1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701" w:type="dxa"/>
          </w:tcPr>
          <w:p w14:paraId="1873D885" w14:textId="77777777" w:rsidR="00114F93" w:rsidRPr="000C2AAC" w:rsidRDefault="00114F93" w:rsidP="007F77A1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สำนักอาหาร</w:t>
            </w:r>
          </w:p>
        </w:tc>
        <w:tc>
          <w:tcPr>
            <w:tcW w:w="1489" w:type="dxa"/>
          </w:tcPr>
          <w:p w14:paraId="2F46245C" w14:textId="6D3129AD" w:rsidR="00114F93" w:rsidRPr="000C2AAC" w:rsidRDefault="00114F93" w:rsidP="00F70750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กรณีสถานที่ผลิตอาหารตั้งอยู่ต่างจังหวัดและผลิตประเภทอาหารที่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ไม่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มอบอำนาจให้สำนักงานสาธารณสุขจังหวัดเป็นผู้อนุญาต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114F93" w:rsidRPr="000C2AAC" w14:paraId="61306611" w14:textId="77777777" w:rsidTr="006237BD">
        <w:tc>
          <w:tcPr>
            <w:tcW w:w="675" w:type="dxa"/>
            <w:vAlign w:val="center"/>
          </w:tcPr>
          <w:p w14:paraId="3C6E0A13" w14:textId="2DF7B292" w:rsidR="00114F93" w:rsidRPr="00AC4ACB" w:rsidRDefault="00114F93" w:rsidP="00114F93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4854ED2" w14:textId="77777777" w:rsidR="00114F93" w:rsidRPr="00AC4ACB" w:rsidRDefault="00114F93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การแจ้งผลพิจารณา</w:t>
            </w:r>
          </w:p>
          <w:p w14:paraId="692DB8E9" w14:textId="77777777" w:rsidR="00114F93" w:rsidRPr="00AC4ACB" w:rsidRDefault="00114F93" w:rsidP="00313D38">
            <w:pPr>
              <w:rPr>
                <w:rFonts w:asciiTheme="minorBidi" w:hAnsiTheme="minorBidi"/>
              </w:rPr>
            </w:pPr>
          </w:p>
        </w:tc>
        <w:tc>
          <w:tcPr>
            <w:tcW w:w="2694" w:type="dxa"/>
          </w:tcPr>
          <w:p w14:paraId="3309934B" w14:textId="142E5636" w:rsidR="00114F93" w:rsidRPr="000C2AAC" w:rsidRDefault="00114F93" w:rsidP="00114F93">
            <w:pPr>
              <w:jc w:val="thaiDistribute"/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กรณีสถานที่ผลิตอาหารประเภทที่ไม่ได้มอบอำนาจให้สำนักงานสาธารณสุขจังหวัดเป็นผู้อนุญาต เจ้าหน้าที่แจ้งผลการพิจารณาภายใน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หลังเสร็จสิ้นการพิจารณาและจัดส่งเอกสารให้แก่สำนักงานสาธารณสุขจังหวัดเพื่อส่งมอบให้ผู้ประกอบการต่อไป</w:t>
            </w:r>
          </w:p>
        </w:tc>
        <w:tc>
          <w:tcPr>
            <w:tcW w:w="1559" w:type="dxa"/>
          </w:tcPr>
          <w:p w14:paraId="116479AB" w14:textId="41ECF4E1" w:rsidR="00114F93" w:rsidRPr="000C2AAC" w:rsidRDefault="00114F93" w:rsidP="00452B6B">
            <w:pPr>
              <w:rPr>
                <w:rFonts w:asciiTheme="minorBidi" w:hAnsiTheme="minorBidi"/>
                <w:cs/>
                <w:lang w:bidi="th-TH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701" w:type="dxa"/>
          </w:tcPr>
          <w:p w14:paraId="569C4B4B" w14:textId="1D5B940C" w:rsidR="00114F93" w:rsidRPr="000C2AAC" w:rsidRDefault="00114F93" w:rsidP="00452B6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489" w:type="dxa"/>
          </w:tcPr>
          <w:p w14:paraId="45016299" w14:textId="29327A9A" w:rsidR="00114F93" w:rsidRPr="000C2AAC" w:rsidRDefault="00F70750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กรณีสถานที่ผลิตอาหารตั้งอยู่ต่างจังหวัดและผลิตประเภทอาหารที่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ไม่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มอบอำนาจให้สำนักงานสาธารณสุขจังหวัดเป็นผู้อนุญาต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14:paraId="744F5F55" w14:textId="0FD83A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20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ผ่านการดำเนินการลดขั้นตอน และระยะเวลาปฏิบัติราชการมาแล้ว </w:t>
      </w:r>
      <w:r w:rsidRPr="000C2AAC">
        <w:rPr>
          <w:rFonts w:asciiTheme="minorBidi" w:hAnsiTheme="minorBidi"/>
          <w:noProof/>
          <w:sz w:val="32"/>
          <w:szCs w:val="32"/>
        </w:rPr>
        <w:t xml:space="preserve">20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C3BDE" w:rsidRPr="000C2AAC" w14:paraId="109DC79D" w14:textId="77777777" w:rsidTr="00AC4ACB">
        <w:trPr>
          <w:jc w:val="center"/>
        </w:trPr>
        <w:tc>
          <w:tcPr>
            <w:tcW w:w="10386" w:type="dxa"/>
            <w:gridSpan w:val="7"/>
            <w:vAlign w:val="center"/>
          </w:tcPr>
          <w:p w14:paraId="067D511F" w14:textId="311D6882" w:rsidR="004C3BDE" w:rsidRPr="000C2AAC" w:rsidRDefault="004C3BDE" w:rsidP="004C3BDE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</w:t>
            </w:r>
            <w:r>
              <w:rPr>
                <w:rFonts w:asciiTheme="minorBidi" w:hAnsiTheme="minorBidi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พบ</w:t>
            </w:r>
            <w:r w:rsidRPr="004C3BDE">
              <w:rPr>
                <w:rFonts w:asciiTheme="minorBidi" w:hAnsiTheme="minorBidi" w:cs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เอกสารยืนยันตัวตนที่ออกโดยหน่วยงานภาครัฐ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835"/>
        <w:gridCol w:w="1418"/>
        <w:gridCol w:w="1134"/>
        <w:gridCol w:w="1134"/>
        <w:gridCol w:w="992"/>
        <w:gridCol w:w="2198"/>
      </w:tblGrid>
      <w:tr w:rsidR="00600A25" w:rsidRPr="000C2AAC" w14:paraId="14EA5AED" w14:textId="77777777" w:rsidTr="00C530ED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835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418" w:type="dxa"/>
            <w:vAlign w:val="center"/>
          </w:tcPr>
          <w:p w14:paraId="5EBD3224" w14:textId="6D4B0138" w:rsidR="00422EAB" w:rsidRPr="000C2AAC" w:rsidRDefault="004E651F" w:rsidP="001D1D97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134" w:type="dxa"/>
            <w:vAlign w:val="center"/>
          </w:tcPr>
          <w:p w14:paraId="1B3968FF" w14:textId="77777777" w:rsidR="00422EAB" w:rsidRPr="000C2AAC" w:rsidRDefault="00422EAB" w:rsidP="001D1D9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134" w:type="dxa"/>
            <w:vAlign w:val="center"/>
          </w:tcPr>
          <w:p w14:paraId="047DB0EB" w14:textId="77777777" w:rsidR="00422EAB" w:rsidRPr="000C2AAC" w:rsidRDefault="00422EAB" w:rsidP="001D1D9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992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2198" w:type="dxa"/>
            <w:vAlign w:val="center"/>
          </w:tcPr>
          <w:p w14:paraId="39413065" w14:textId="77777777" w:rsidR="00422EAB" w:rsidRPr="000C2AAC" w:rsidRDefault="00422EAB" w:rsidP="001D1D9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7ED62404" w14:textId="77777777" w:rsidTr="00C530ED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แบบตรวจสอบคำขอและบันทึกข้อบกพร่อง</w:t>
            </w:r>
          </w:p>
        </w:tc>
        <w:tc>
          <w:tcPr>
            <w:tcW w:w="1418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</w:p>
        </w:tc>
        <w:tc>
          <w:tcPr>
            <w:tcW w:w="1134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198" w:type="dxa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38B6D0F6" w14:textId="77777777" w:rsidTr="00C530ED">
        <w:tc>
          <w:tcPr>
            <w:tcW w:w="675" w:type="dxa"/>
            <w:vAlign w:val="center"/>
          </w:tcPr>
          <w:p w14:paraId="18C875E4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5D5F6BE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คำขอรับเลขสถานที่ผลิตอาหารที่ไม่เข้าข่ายโรงงาน ตามแบบ สบ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.1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ผู้ดำเนินกิจการหรือกรรมการที่มีอำนาจลงนามตามหนังสือรับรองของนิติบุคคลเป็นผู้ลงนามในแบบคำขอฯ และต้องพิมพ์เท่านั้น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418" w:type="dxa"/>
          </w:tcPr>
          <w:p w14:paraId="30BAEF48" w14:textId="2FAF4277" w:rsidR="00AC4ACB" w:rsidRPr="000C2AAC" w:rsidRDefault="00061861" w:rsidP="00AC4ACB">
            <w:pPr>
              <w:rPr>
                <w:rFonts w:asciiTheme="minorBidi" w:hAnsiTheme="minorBidi" w:hint="cs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</w:t>
            </w:r>
            <w:r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ร/สสจ.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0E7A74C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2</w:t>
            </w:r>
          </w:p>
        </w:tc>
        <w:tc>
          <w:tcPr>
            <w:tcW w:w="1134" w:type="dxa"/>
          </w:tcPr>
          <w:p w14:paraId="0ADDAA3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74D6D55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198" w:type="dxa"/>
          </w:tcPr>
          <w:p w14:paraId="70C4607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5638A6E1" w14:textId="77777777" w:rsidTr="00C530ED">
        <w:tc>
          <w:tcPr>
            <w:tcW w:w="675" w:type="dxa"/>
            <w:vAlign w:val="center"/>
          </w:tcPr>
          <w:p w14:paraId="587B4BB3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79AC26B6" w14:textId="77777777" w:rsidR="00E414C8" w:rsidRDefault="00AC4ACB" w:rsidP="00AC4ACB">
            <w:pPr>
              <w:rPr>
                <w:rFonts w:ascii="CordiaUPC" w:hAnsi="CordiaUPC" w:cs="CordiaUPC"/>
                <w:noProof/>
                <w:sz w:val="32"/>
                <w:szCs w:val="32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เอกสารที่เกี่ยวข้อง </w:t>
            </w:r>
          </w:p>
          <w:p w14:paraId="6D14426F" w14:textId="77777777" w:rsidR="00E414C8" w:rsidRDefault="00AC4ACB" w:rsidP="00AC4ACB">
            <w:pPr>
              <w:rPr>
                <w:rFonts w:ascii="CordiaUPC" w:hAnsi="CordiaUPC" w:cs="CordiaUPC"/>
                <w:noProof/>
                <w:sz w:val="32"/>
                <w:szCs w:val="32"/>
                <w:lang w:bidi="th-TH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สำเนาทะเบียนบ้านของผู้ขออนุญาต ในกรณีผู้ขออนุญาตเป็นคนต่างด้าว ต้อง ยื่นหนังสืออนุญาตให้ทำงานในประเทศ ซึ่งออกให้โดยกระทรวงแรงงานหรือผู้ว่าราชการจังหวัด </w:t>
            </w:r>
          </w:p>
          <w:p w14:paraId="2F767CB0" w14:textId="77777777" w:rsidR="00E414C8" w:rsidRDefault="00AC4ACB" w:rsidP="00AC4ACB">
            <w:pPr>
              <w:rPr>
                <w:rFonts w:ascii="CordiaUPC" w:hAnsi="CordiaUPC" w:cs="CordiaUPC"/>
                <w:noProof/>
                <w:sz w:val="32"/>
                <w:szCs w:val="32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 xml:space="preserve">2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สำเนาบัตรประจำตัวประชาชน ในกรณีผู้ขออนุญาตเป็นคนต่างด้าวต้องยื่นสำเนาหนังสือเดินทาง  </w:t>
            </w:r>
          </w:p>
          <w:p w14:paraId="0D11CDDB" w14:textId="77777777" w:rsidR="00E414C8" w:rsidRDefault="00AC4ACB" w:rsidP="00AC4ACB">
            <w:pPr>
              <w:rPr>
                <w:rFonts w:ascii="CordiaUPC" w:hAnsi="CordiaUPC" w:cs="CordiaUPC"/>
                <w:noProof/>
                <w:sz w:val="32"/>
                <w:szCs w:val="32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สำเนาใบทะเบียนพาณิชย์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เฉพาะบุคคลธรรมดา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</w:p>
          <w:p w14:paraId="0D14062B" w14:textId="7F13012E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4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สำเนาหนังสือรับรองการจดทะเบียนนิติบุคคลที่แจ้งวัตถุประสงค์ และผู้มีอำนาจลงชื่อแทนนิติบุคคลผู้ขออนุญาต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418" w:type="dxa"/>
          </w:tcPr>
          <w:p w14:paraId="543D67E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134" w:type="dxa"/>
          </w:tcPr>
          <w:p w14:paraId="52C8D3C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7D723E1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22C57B7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198" w:type="dxa"/>
          </w:tcPr>
          <w:p w14:paraId="0D1E15D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3064F92C" w14:textId="77777777" w:rsidTr="00C530ED">
        <w:tc>
          <w:tcPr>
            <w:tcW w:w="675" w:type="dxa"/>
            <w:vAlign w:val="center"/>
          </w:tcPr>
          <w:p w14:paraId="5666F468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17212B83" w14:textId="77777777" w:rsidR="00E414C8" w:rsidRDefault="00AC4ACB" w:rsidP="00AC4ACB">
            <w:pPr>
              <w:rPr>
                <w:rFonts w:ascii="CordiaUPC" w:hAnsi="CordiaUPC" w:cs="CordiaUPC"/>
                <w:noProof/>
                <w:sz w:val="32"/>
                <w:szCs w:val="32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เอกสารที่เกี่ยวข้อง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ต่อ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</w:p>
          <w:p w14:paraId="46BB1E7C" w14:textId="6E8F0658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5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สำเนาหนังสือรับรองสัญชาติของนิติบุคคลจากกระทรวงพาณิชย์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บัญชีรายชื่อ ผู้ถือหุ้น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เฉพาะนิติบุคคลที่เป็นบริษัท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 )(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คัดลอกจากกระทรวงพาณิชย์ไว้ไม่เกิน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6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เดือน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ในกรณีที่ผู้ขออนุญาตเป็นนิติบุคคลต่างด้าว ต้องยื่นหนังสือรับรองการประกอบธุรกิจนิติบุคคลต่างด้าวจากกระทรวงพาณิชน์ว่าไม่ขัดพระราชบัญญัติการประกอบธุรกิจคนต่างด้าว 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2542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ตามประเภทธุรกิจอาหารที่ขออนุญาต หรือบัตรส่งเสริมการลงทุนตามประเภทธุรกิจ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อาหารที่ได้รับการส่งเสริมการลงทุน</w:t>
            </w:r>
          </w:p>
        </w:tc>
        <w:tc>
          <w:tcPr>
            <w:tcW w:w="1418" w:type="dxa"/>
          </w:tcPr>
          <w:p w14:paraId="138D59A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สำนักอาหาร</w:t>
            </w:r>
          </w:p>
        </w:tc>
        <w:tc>
          <w:tcPr>
            <w:tcW w:w="1134" w:type="dxa"/>
          </w:tcPr>
          <w:p w14:paraId="30B651D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5D6F431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106E490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198" w:type="dxa"/>
          </w:tcPr>
          <w:p w14:paraId="71F3C8A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3279DEAD" w14:textId="77777777" w:rsidTr="00C530ED">
        <w:tc>
          <w:tcPr>
            <w:tcW w:w="675" w:type="dxa"/>
            <w:vAlign w:val="center"/>
          </w:tcPr>
          <w:p w14:paraId="2CB7CC73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7FF3624A" w14:textId="77777777" w:rsidR="00E414C8" w:rsidRDefault="00AC4ACB" w:rsidP="00AC4ACB">
            <w:pPr>
              <w:rPr>
                <w:rFonts w:ascii="CordiaUPC" w:hAnsi="CordiaUPC" w:cs="CordiaUPC"/>
                <w:noProof/>
                <w:sz w:val="32"/>
                <w:szCs w:val="32"/>
                <w:lang w:bidi="th-TH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ต่อ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6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สำเนาทะเบียนบ้านของสถานที่ผลิตและสถานที่เก็บอาหาร </w:t>
            </w:r>
          </w:p>
          <w:p w14:paraId="486A7939" w14:textId="77777777" w:rsidR="00E414C8" w:rsidRDefault="00AC4ACB" w:rsidP="00AC4ACB">
            <w:pPr>
              <w:rPr>
                <w:rFonts w:ascii="CordiaUPC" w:hAnsi="CordiaUPC" w:cs="CordiaUPC"/>
                <w:noProof/>
                <w:sz w:val="32"/>
                <w:szCs w:val="32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7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หนังสือยินยอมให้ใช้สถานที่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ฉบับจริง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หรือสำเนาสัญญาเช่าสถานที่ผลิตและ สถานที่เก็บอาหาร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</w:p>
          <w:p w14:paraId="5DD53436" w14:textId="77777777" w:rsidR="00E414C8" w:rsidRDefault="00AC4ACB" w:rsidP="00AC4ACB">
            <w:pPr>
              <w:rPr>
                <w:rFonts w:ascii="CordiaUPC" w:hAnsi="CordiaUPC" w:cs="CordiaUPC"/>
                <w:noProof/>
                <w:sz w:val="32"/>
                <w:szCs w:val="32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8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หนังสือแสดงว่าเป็นผู้ได้รับมอบหมายให้ดำเนินกิจการของนิติบุคคลผู้ขออนุญาต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ติดอากรแสตมป์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บาท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ต่อผู้ดำเนินกิจการ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อาจต้องประทับตราของบริษัทด้วยในกรณีที่ระบุไว้ในหนังสือรับรองการจดทะเบียน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ฉบับจริง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  <w:p w14:paraId="222B2BD9" w14:textId="5740D288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9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หนังสือมอบอำนาจทั่วไป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กรณีผู้ดำเนินกิจการไม่ได้มาดำเนินการด้วยตนเอง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ติดอากรแสตมป์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บาท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ต่อผู้รับมอบอำนาจ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418" w:type="dxa"/>
          </w:tcPr>
          <w:p w14:paraId="6D3DF60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</w:p>
        </w:tc>
        <w:tc>
          <w:tcPr>
            <w:tcW w:w="1134" w:type="dxa"/>
          </w:tcPr>
          <w:p w14:paraId="7D144E5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0F0E841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3AED9B5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198" w:type="dxa"/>
          </w:tcPr>
          <w:p w14:paraId="486DAC5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(1.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สำเนาทะเบียนบ้านสำนักงานใหญ่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 2.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หนังสือยินยอมให้ใช้สถานที่ผลิตหรือสถานที่เก็บอาหารหรือสัญญาเช่าสถานที่ผลิตหรือสถานที่เก็บอาหารต้องแนบหลักฐานผู้ยินยอมให้ใช้สถานที่ฯหรือผู้ให้เช่าสถานที่ฯ กรณีผู้ให้เช่าเป็นบุคคลธรรมดาให้แนบสำเนาบัตรประจำตัวประชาชนและสำเนาทะเบียนบ้าน กรณีผู้ให้เช่าเป็นนิติบุคคลให้แนบหนังสือการจดทะเบียนนิติบุคคลเพิ่มเติมด้วย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1384B25B" w14:textId="77777777" w:rsidTr="00C530ED">
        <w:tc>
          <w:tcPr>
            <w:tcW w:w="675" w:type="dxa"/>
            <w:vAlign w:val="center"/>
          </w:tcPr>
          <w:p w14:paraId="08604E7F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6CD9A038" w14:textId="77777777" w:rsidR="00E414C8" w:rsidRDefault="00AC4ACB" w:rsidP="00AC4ACB">
            <w:pPr>
              <w:rPr>
                <w:rFonts w:ascii="CordiaUPC" w:hAnsi="CordiaUPC" w:cs="CordiaUPC"/>
                <w:noProof/>
                <w:sz w:val="32"/>
                <w:szCs w:val="32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เอกสารที่เกี่ยวข้อง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ต่อ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  <w:p w14:paraId="1C039721" w14:textId="1E0040CC" w:rsidR="00E414C8" w:rsidRDefault="00AC4ACB" w:rsidP="00AC4ACB">
            <w:pPr>
              <w:rPr>
                <w:rFonts w:ascii="CordiaUPC" w:hAnsi="CordiaUPC" w:cs="CordiaUPC"/>
                <w:noProof/>
                <w:sz w:val="32"/>
                <w:szCs w:val="32"/>
                <w:lang w:bidi="th-TH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 10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แบบแปลนแผนผังที่ถูกต้องตามมาตราส่วน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ระบุชื่อและที่ตั้งทุกแผ่น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ประกอบด้วย </w:t>
            </w:r>
          </w:p>
          <w:p w14:paraId="60A5009F" w14:textId="77777777" w:rsidR="00E414C8" w:rsidRDefault="00AC4ACB" w:rsidP="00AC4ACB">
            <w:pPr>
              <w:rPr>
                <w:rFonts w:ascii="CordiaUPC" w:hAnsi="CordiaUPC" w:cs="CordiaUPC"/>
                <w:noProof/>
                <w:sz w:val="32"/>
                <w:szCs w:val="32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10.1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แผนที่แสดงที่ตั้งของโรงงานและสิ่งปลูกสร้างที่อยู่ในบริเวณใกล้เคียง </w:t>
            </w:r>
          </w:p>
          <w:p w14:paraId="71B001BA" w14:textId="3515B4F2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10.2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แผนผังแสดงสิ่งปลูกสร้างภายในบริเวณที่ดินของโรงงาน รวมทั้งระบบ กำจัดน้ำเสียและบ่อบาดาล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10.3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แบบแปลนแผนผังของอาคารสถานที่ผลิตและสถานที่เก็บอาหารที่ถูกต้องตามมาตราส่วน รวมถึงรูปด้านหน้า ด้านข้าง  รูปตัด แปลนพื้นทุกชั้น ตำแหน่งเครื่องจักร และข้อมูลรายละเอียดการผลิตอื่นๆ</w:t>
            </w:r>
          </w:p>
        </w:tc>
        <w:tc>
          <w:tcPr>
            <w:tcW w:w="1418" w:type="dxa"/>
          </w:tcPr>
          <w:p w14:paraId="083F212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สำนักอาหาร</w:t>
            </w:r>
          </w:p>
        </w:tc>
        <w:tc>
          <w:tcPr>
            <w:tcW w:w="1134" w:type="dxa"/>
          </w:tcPr>
          <w:p w14:paraId="78E6997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419A906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61A3549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198" w:type="dxa"/>
          </w:tcPr>
          <w:p w14:paraId="51F08755" w14:textId="70D7EB3B" w:rsidR="00AC4ACB" w:rsidRPr="000C2AAC" w:rsidRDefault="00E414C8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สถานที่ผลิตอยู่ต่างจังหวัด ใช้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283D82C8" w14:textId="77777777" w:rsidTr="00C530ED">
        <w:tc>
          <w:tcPr>
            <w:tcW w:w="675" w:type="dxa"/>
            <w:vAlign w:val="center"/>
          </w:tcPr>
          <w:p w14:paraId="64BB04CE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1CCB71F2" w14:textId="77777777" w:rsidR="00E414C8" w:rsidRDefault="00AC4ACB" w:rsidP="00AC4ACB">
            <w:pPr>
              <w:rPr>
                <w:rFonts w:ascii="CordiaUPC" w:hAnsi="CordiaUPC" w:cs="CordiaUPC"/>
                <w:noProof/>
                <w:sz w:val="32"/>
                <w:szCs w:val="32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เอกสารที่เกี่ยวข้อง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ต่อ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</w:p>
          <w:p w14:paraId="75B43211" w14:textId="29B27196" w:rsidR="00AC4ACB" w:rsidRPr="000C2AAC" w:rsidRDefault="00AC4ACB" w:rsidP="00E414C8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10.4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เอกสารรายละเอียดต่างๆ เช่น รายการเครื่องมือเครื่องจักร กรรมวิธีการผลิต ที่มาของน้ำใช้ สูตรส่วนปรกอบ ประเภทอาหาร ภาชนะบรรจุ วิธีการบริโภค กรรมวิธีการล้างเครื่องจักร วิธีการกำจัดขยะ จำนวนคนงาน </w:t>
            </w:r>
          </w:p>
        </w:tc>
        <w:tc>
          <w:tcPr>
            <w:tcW w:w="1418" w:type="dxa"/>
          </w:tcPr>
          <w:p w14:paraId="1CF1B13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</w:p>
        </w:tc>
        <w:tc>
          <w:tcPr>
            <w:tcW w:w="1134" w:type="dxa"/>
          </w:tcPr>
          <w:p w14:paraId="7F2821F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41AC915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144FC97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198" w:type="dxa"/>
          </w:tcPr>
          <w:p w14:paraId="53EF8E93" w14:textId="7EF1AB6B" w:rsidR="00AC4ACB" w:rsidRPr="000C2AAC" w:rsidRDefault="00E414C8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สถานที่ผลิตต่างจังหวัดใช้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37BF4F6F" w14:textId="77777777" w:rsidTr="00C530ED">
        <w:tc>
          <w:tcPr>
            <w:tcW w:w="675" w:type="dxa"/>
            <w:vAlign w:val="center"/>
          </w:tcPr>
          <w:p w14:paraId="5ACF0347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52BDA5B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กรณีมีการใช้เครื่องมือ เครื่องจักรหรืออุปกรณ์การผลิตร่วมกันสำหรับการผลิต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อาหารหลายชนิดต้องมีมาตรการป้องกันการปนเปื้อนที่เหมาะสมเพิ่มเติม</w:t>
            </w:r>
          </w:p>
        </w:tc>
        <w:tc>
          <w:tcPr>
            <w:tcW w:w="1418" w:type="dxa"/>
          </w:tcPr>
          <w:p w14:paraId="508B3F0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134" w:type="dxa"/>
          </w:tcPr>
          <w:p w14:paraId="08FE292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197D20F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7067A51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198" w:type="dxa"/>
          </w:tcPr>
          <w:p w14:paraId="53351DA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กรณีสถานที่ผลิตอยู่ต่างจังหวัดใช้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4C5B6D8A" w14:textId="77777777" w:rsidTr="00C530ED">
        <w:tc>
          <w:tcPr>
            <w:tcW w:w="675" w:type="dxa"/>
            <w:vAlign w:val="center"/>
          </w:tcPr>
          <w:p w14:paraId="41571EE7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1077A668" w14:textId="77777777" w:rsidR="00E414C8" w:rsidRDefault="00AC4ACB" w:rsidP="00AC4ACB">
            <w:pPr>
              <w:rPr>
                <w:rFonts w:ascii="CordiaUPC" w:hAnsi="CordiaUPC" w:cs="CordiaUPC"/>
                <w:noProof/>
                <w:sz w:val="32"/>
                <w:szCs w:val="32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กรณีอาหารที่ผลิตเป็นอาหารที่บรรจุอยู่ในภาชนะบรรจุที่ปิดสนิทชนิดที่มีความเป็นกรดต่ำ และชนิดปรับกรด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(Low-acid Canned Foods and Acidified Foods)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ต้องมีสำเนาหลักฐานเพิ่มเติม คือ </w:t>
            </w:r>
          </w:p>
          <w:p w14:paraId="58671FD2" w14:textId="33E3ADE0" w:rsidR="00E414C8" w:rsidRDefault="00E414C8" w:rsidP="00E414C8">
            <w:pPr>
              <w:rPr>
                <w:rFonts w:ascii="CordiaUPC" w:hAnsi="CordiaUPC" w:cs="CordiaUPC"/>
                <w:noProof/>
                <w:sz w:val="32"/>
                <w:szCs w:val="32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- 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หลักฐานการฝึกอบรมหลักสูตรผู้ควบคุมกระบวนการผลิต 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(Retort Supervisor) </w:t>
            </w:r>
          </w:p>
          <w:p w14:paraId="46496BFE" w14:textId="6DFA97E8" w:rsidR="00AC4ACB" w:rsidRPr="000C2AAC" w:rsidRDefault="00E414C8" w:rsidP="00E414C8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- 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หลักฐานแสดง วุฒิการศึกษา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, 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การฝึกอบรม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, 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ประสบการณ์ของผู้กำหนดกระบวนการฆ่าเชื้อด้วยความร้อน 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(Process Authority) ) </w:t>
            </w:r>
          </w:p>
        </w:tc>
        <w:tc>
          <w:tcPr>
            <w:tcW w:w="1418" w:type="dxa"/>
          </w:tcPr>
          <w:p w14:paraId="09C0D49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</w:p>
        </w:tc>
        <w:tc>
          <w:tcPr>
            <w:tcW w:w="1134" w:type="dxa"/>
          </w:tcPr>
          <w:p w14:paraId="45A7FB6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586526E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3B92C03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198" w:type="dxa"/>
          </w:tcPr>
          <w:p w14:paraId="07E3E1D5" w14:textId="1779A209" w:rsidR="00AC4ACB" w:rsidRPr="000C2AAC" w:rsidRDefault="00E414C8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สถานที่ผลิตอยู่ต่างจังหวัดใช้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72CA094F" w14:textId="77777777" w:rsidTr="00C530ED">
        <w:tc>
          <w:tcPr>
            <w:tcW w:w="675" w:type="dxa"/>
            <w:vAlign w:val="center"/>
          </w:tcPr>
          <w:p w14:paraId="6A8613B5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10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304A028C" w14:textId="77777777" w:rsidR="00E414C8" w:rsidRDefault="00AC4ACB" w:rsidP="00AC4ACB">
            <w:pPr>
              <w:rPr>
                <w:rFonts w:ascii="CordiaUPC" w:hAnsi="CordiaUPC" w:cs="CordiaUPC"/>
                <w:noProof/>
                <w:sz w:val="32"/>
                <w:szCs w:val="32"/>
                <w:lang w:bidi="th-TH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กรณีเป็นอาหารที่มีความเป็นกรดต่ำ ต้องส่งเอกสารประกอบการพิจารณาเพิ่มเติม ดังนี้         </w:t>
            </w:r>
          </w:p>
          <w:p w14:paraId="02C23147" w14:textId="77777777" w:rsidR="00E414C8" w:rsidRDefault="00AC4ACB" w:rsidP="00AC4ACB">
            <w:pPr>
              <w:rPr>
                <w:rFonts w:ascii="CordiaUPC" w:hAnsi="CordiaUPC" w:cs="CordiaUPC"/>
                <w:noProof/>
                <w:sz w:val="32"/>
                <w:szCs w:val="32"/>
                <w:lang w:bidi="th-TH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การศึกษาการกระจายอุณหภูมิในเครื่องฆ่าเชื้อ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(Temperature  Distribution)</w:t>
            </w:r>
          </w:p>
          <w:p w14:paraId="02F8A789" w14:textId="77777777" w:rsidR="00E414C8" w:rsidRDefault="00AC4ACB" w:rsidP="00AC4ACB">
            <w:pPr>
              <w:rPr>
                <w:rFonts w:ascii="CordiaUPC" w:hAnsi="CordiaUPC" w:cs="CordiaUPC"/>
                <w:noProof/>
                <w:sz w:val="32"/>
                <w:szCs w:val="32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การศึกษาการแทรกผ่านความร้อนในผลิตภัณฑ์อาหาร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(Heat Penetration)        </w:t>
            </w:r>
          </w:p>
          <w:p w14:paraId="34AEF905" w14:textId="26C0618E" w:rsidR="00AC4ACB" w:rsidRPr="000C2AAC" w:rsidRDefault="00AC4ACB" w:rsidP="00FA3748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ค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การกำหนดกระบวนการฆ่าเชื้อด้วยความร้อน ต้องศึกษาภายใต้ปัจจัย เกี่ยวกับสปอร์ของจุลินทรีย์ที่เป็นเป้าหมายในการกำหนดการฆ่าเชื้อ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ดูรายละเอียดตามหมายเหตุ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418" w:type="dxa"/>
          </w:tcPr>
          <w:p w14:paraId="37940EB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สำนักอาหาร</w:t>
            </w:r>
          </w:p>
        </w:tc>
        <w:tc>
          <w:tcPr>
            <w:tcW w:w="1134" w:type="dxa"/>
          </w:tcPr>
          <w:p w14:paraId="4605F49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6D8480A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0F49151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198" w:type="dxa"/>
          </w:tcPr>
          <w:p w14:paraId="033388F0" w14:textId="77777777" w:rsidR="00FA3748" w:rsidRDefault="00AC4ACB" w:rsidP="00FA3748">
            <w:pPr>
              <w:rPr>
                <w:rFonts w:ascii="CordiaUPC" w:hAnsi="CordiaUPC" w:cs="CordiaUPC"/>
                <w:noProof/>
                <w:sz w:val="32"/>
                <w:szCs w:val="32"/>
                <w:lang w:bidi="th-TH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.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การศึกษาการกระจายอุณหภูมิในเครื่องฆ่าเชื้อ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(Temperature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Distribution)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ที่ถูกต้องตามหลักทางวิชาการ และเป็นปัจจุบัน ซึ่งต้องศึกษา ณ สถานที่ผลิตก่อนการใช้งาน หรือเมื่อมีการ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ปรับเปลี่ยนอุปกรณ์และโครงสร้างที่อาจมีผลกระทบต่อการทำงานของเครื่องฆ่าเชื้อ เอกสารดังกล่าว ต้องดำเนินการและออกเอกสารโดยผู้กำหนดกระบวนการฆ่าเชื้อด้วยความร้อน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(Process Authority)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สำหรับเครื่องฆ่าเชื้อแบบใช้ความดันเพิ่ม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(Overpressure retorts)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ให้ศึกษาการกระจายความร้อนในเครื่องฆ่าเชื้อทุกเครื่อง และทุกบรรจุภัณฑ์ แต่ถ้าเป็นเครื่องฆ่าเชื้อแบบใช้ไอน้ำ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(Steam retort)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ไม่จำเป็นต้องศึกษาทุกเครื่อง</w:t>
            </w:r>
          </w:p>
          <w:p w14:paraId="093F5A71" w14:textId="77777777" w:rsidR="00FA3748" w:rsidRDefault="00AC4ACB" w:rsidP="00FA3748">
            <w:pPr>
              <w:rPr>
                <w:rFonts w:ascii="CordiaUPC" w:hAnsi="CordiaUPC" w:cs="CordiaUPC"/>
                <w:noProof/>
                <w:sz w:val="32"/>
                <w:szCs w:val="32"/>
                <w:lang w:bidi="th-TH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.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การศึกษาการแทรกผ่านความร้อนในผลิตภัณฑ์อาหาร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(Heat Penetration)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ที่ถูกต้องทางวิชาการและเป็นปัจจุบัน ซึ่งต้องศึกษา ณ สภาวะ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เดียวกับผลิตภัณฑ์ที่ทำการผลิตจริง ได้แก่ เมื่อผลิตผลิตภัณฑ์ใหม่ หรือเมื่อมีการปลี่ยนข้อกำหนดของผลิตภัณฑ์ หรือ เมื่อมีการเปลี่ยนภาชนะบรรจุเฉพาะสำหรับผลิตภัณฑ์แต่ละชนิด แต่ละขนาดบรรจุ เอกสารดังกล่าวต้องดำเนินการและออกเอกสารโดยผู้กำหนดกระบวนการฆ่าเชื้อด้วยความร้อน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(Process Authority)</w:t>
            </w:r>
          </w:p>
          <w:p w14:paraId="3D6B3CDC" w14:textId="77777777" w:rsidR="00AC4ACB" w:rsidRDefault="00AC4ACB" w:rsidP="00FA3748">
            <w:pPr>
              <w:rPr>
                <w:rFonts w:ascii="CordiaUPC" w:hAnsi="CordiaUPC" w:cs="CordiaUPC"/>
                <w:noProof/>
                <w:sz w:val="32"/>
                <w:szCs w:val="32"/>
                <w:lang w:bidi="th-TH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.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การกำหนดกระบวนการฆ่าเชื้อด้วยความร้อน ต้องศึกษาภายใต้ปัจจัยเกี่ยวกับสปอร์ของจุลินทรีย์ที่เป็นเป้าหมายในการกำหนดการฆ่าเชื้อ ได้แก่ คลอสตริเดียม โบทูลินั่ม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(Clostridium botulinum)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หรือกรณีที่ใช้ตัวชี้วัดอื่น ต้องมี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หลักฐานทางวิชาการว่ามีค่าการต้านทานความร้อนที่เทียบเท่าหรือสูงกว่าสปอร์ของ คลอสตริเดียม โบทูลินั่ม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(Clostridium botulinum)</w:t>
            </w:r>
          </w:p>
          <w:p w14:paraId="01BAB54D" w14:textId="560A8735" w:rsidR="00FA3748" w:rsidRPr="00FA3748" w:rsidRDefault="00FA3748" w:rsidP="00FA3748">
            <w:pPr>
              <w:rPr>
                <w:rFonts w:ascii="CordiaUPC" w:hAnsi="CordiaUPC" w:cs="CordiaUPC"/>
                <w:noProof/>
                <w:sz w:val="32"/>
                <w:szCs w:val="32"/>
                <w:lang w:bidi="th-TH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สถานที่ผลิตอยู่ต่างจังหวัดใช้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33CD3EC9" w14:textId="77777777" w:rsidTr="00C530ED">
        <w:tc>
          <w:tcPr>
            <w:tcW w:w="675" w:type="dxa"/>
            <w:vAlign w:val="center"/>
          </w:tcPr>
          <w:p w14:paraId="4BD420B3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23F74D51" w14:textId="6DDFD558" w:rsidR="00AC4ACB" w:rsidRPr="000C2AAC" w:rsidRDefault="00AC4ACB" w:rsidP="00C91B99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กรณีเป็นอาหารชนิดที่ปรับกรด ต้องส่งเอกสารประกอบการพิจารณาเพิ่มเติม ดังนี้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ดูรายละเอียดตามหมายเหตุ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418" w:type="dxa"/>
          </w:tcPr>
          <w:p w14:paraId="615DF18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</w:p>
        </w:tc>
        <w:tc>
          <w:tcPr>
            <w:tcW w:w="1134" w:type="dxa"/>
          </w:tcPr>
          <w:p w14:paraId="6C08488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14D30D2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7FAC6E4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198" w:type="dxa"/>
          </w:tcPr>
          <w:p w14:paraId="75881402" w14:textId="77777777" w:rsidR="00C91B99" w:rsidRDefault="00AC4ACB" w:rsidP="00C91B99">
            <w:pPr>
              <w:rPr>
                <w:rFonts w:ascii="CordiaUPC" w:hAnsi="CordiaUPC" w:cs="CordiaUPC"/>
                <w:noProof/>
                <w:sz w:val="32"/>
                <w:szCs w:val="32"/>
                <w:lang w:bidi="th-TH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.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เอกสารการศึกษาอุณหภูมิและเวลาที่ใช้ในการฆ่าเชื้อผลิตภัณฑ์แต่ละชนิด และแต่ละขนาดบรรจุอย่างเหมาะสม มีการระบุค่าความเป็นกรดด่างสมดุลของผลิตภัณฑ์ ในกรณีที่ผลิตภัณฑ์มีชิ้นเนื้ออยู่ในของเหลว ต้องระบุช่วงเวลามากสุดและอุณหภูมิในการเก็บเพื่อการปรับสภาพชิ้นเนื้อนั้นให้เป็นกรด โดยกำหนดให้ค่าความเป็นกรดด่างสมดุลของผลิตภัณฑ์เท่ากับหรือตํ่ากว่า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4.6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ภายใน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ระยะเวลาที่กำหนดในกรรมวิธีการผลิตที่กำหนด ภายหลังการฆ่าเชื้อด้วยความร้อน</w:t>
            </w:r>
          </w:p>
          <w:p w14:paraId="420A88FC" w14:textId="77777777" w:rsidR="00AC4ACB" w:rsidRDefault="00AC4ACB" w:rsidP="00C91B99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.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การกำหนดกระบวนการฆ่าเชื้อ ต้องมีการศึกษาภายใต้การควบคุมค่าความเป็นกรดด่าง พร้อมทั้งระบุปัจจัยวิกฤตที่ใช้กำหนดกระบวนการฆ่าเชื้อเพื่อให้มั่นใจว่าอาหารนั้นจะไม่มีการเจริญของจุลินทรีย์ที่ทำให้เกิดโรค โดยแสดงไว้ในกรรมวิธีการผลิตที่กำหนด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  <w:p w14:paraId="151077B6" w14:textId="3F08845C" w:rsidR="00C91B99" w:rsidRPr="000C2AAC" w:rsidRDefault="00C91B99" w:rsidP="00C91B99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สถานที่ผลิตต่างจังหวัดใช้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48AB2C86" w14:textId="77777777" w:rsidTr="00C530ED">
        <w:tc>
          <w:tcPr>
            <w:tcW w:w="675" w:type="dxa"/>
            <w:vAlign w:val="center"/>
          </w:tcPr>
          <w:p w14:paraId="63EE6B4D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4C975159" w14:textId="7E7FF9BC" w:rsidR="00AC4ACB" w:rsidRPr="000C2AAC" w:rsidRDefault="00AC4ACB" w:rsidP="00C91B99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กรณีผลิตน้ำบริโภคในภาชนะบรรจุที่ปิดสนิท ต้องมีเอกสารที่ เกี่ยวข้องเพิ่มเติม คือ สำเนาผลวิเคราะห์น้ำดิบ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="00C91B99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</w:t>
            </w:r>
            <w:r w:rsidR="00C91B99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ี)</w:t>
            </w:r>
          </w:p>
        </w:tc>
        <w:tc>
          <w:tcPr>
            <w:tcW w:w="1418" w:type="dxa"/>
          </w:tcPr>
          <w:p w14:paraId="64189E2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</w:p>
        </w:tc>
        <w:tc>
          <w:tcPr>
            <w:tcW w:w="1134" w:type="dxa"/>
          </w:tcPr>
          <w:p w14:paraId="1F77D0F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5298D10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4B96C01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198" w:type="dxa"/>
          </w:tcPr>
          <w:p w14:paraId="7154436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2E29BA48" w14:textId="77777777" w:rsidTr="00C530ED">
        <w:tc>
          <w:tcPr>
            <w:tcW w:w="675" w:type="dxa"/>
            <w:vAlign w:val="center"/>
          </w:tcPr>
          <w:p w14:paraId="69D7E3A0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1A444DE4" w14:textId="516A691B" w:rsidR="00AC4ACB" w:rsidRPr="000C2AAC" w:rsidRDefault="00AC4ACB" w:rsidP="004466F2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ลิตนมพร้อมบบริโภคชนิดเหลวที่ผ่านกรรมวิธีฆ่าเชื้อด้วยความร้อนโดยวิธีพาสเจอร์ไรส์ต้องแนบเอกสาร ผู้ควบคุมกระบวนการผลิตเพิ่มเติม</w:t>
            </w:r>
          </w:p>
        </w:tc>
        <w:tc>
          <w:tcPr>
            <w:tcW w:w="1418" w:type="dxa"/>
          </w:tcPr>
          <w:p w14:paraId="496CD25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</w:p>
        </w:tc>
        <w:tc>
          <w:tcPr>
            <w:tcW w:w="1134" w:type="dxa"/>
          </w:tcPr>
          <w:p w14:paraId="6ECEE58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1248E25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111FB2D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198" w:type="dxa"/>
          </w:tcPr>
          <w:p w14:paraId="081BD0E6" w14:textId="450217DB" w:rsidR="00AC4ACB" w:rsidRPr="000C2AAC" w:rsidRDefault="004466F2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สถานที่ผลิตต่างจังหวัดใช้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14:paraId="0E7C7CC4" w14:textId="77777777"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1D1D97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0C2AAC" w:rsidRDefault="00A13B6C" w:rsidP="001D1D97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ไม่มีค่าธรรมเนียม</w:t>
            </w:r>
          </w:p>
          <w:p w14:paraId="201E5AF3" w14:textId="77777777" w:rsidR="00E90756" w:rsidRDefault="00B509FC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14:paraId="25DD3C1F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DB364B" w:rsidRPr="00ED5246" w14:paraId="0A5764B1" w14:textId="77777777" w:rsidTr="00DB364B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2A32F0C4" w14:textId="77777777" w:rsidR="00DB364B" w:rsidRPr="00ED5246" w:rsidRDefault="00DB364B" w:rsidP="007F77A1">
            <w:pPr>
              <w:rPr>
                <w:rFonts w:asciiTheme="minorBidi" w:hAnsiTheme="minorBidi"/>
                <w:sz w:val="32"/>
                <w:szCs w:val="32"/>
              </w:rPr>
            </w:pP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ED5246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14:paraId="7F4B6465" w14:textId="77777777" w:rsidR="00DB364B" w:rsidRPr="00ED5246" w:rsidRDefault="00DB364B" w:rsidP="007F77A1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Pr="00ED5246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>หน่วยงาน ณ จุดยื่นคำขอ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 กลุ่มงานคุ้มครองผู้บริโภคและเภสัชสาธารณสุข สำนักงานสาธารณสุขจังหวัดแพร่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</w:p>
        </w:tc>
      </w:tr>
      <w:tr w:rsidR="00DB364B" w:rsidRPr="00ED5246" w14:paraId="781454CC" w14:textId="77777777" w:rsidTr="00DB364B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55BE804A" w14:textId="77777777" w:rsidR="00DB364B" w:rsidRPr="00ED5246" w:rsidRDefault="00DB364B" w:rsidP="007F77A1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>2)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14:paraId="084C743F" w14:textId="77777777" w:rsidR="00DB364B" w:rsidRPr="00ED5246" w:rsidRDefault="00DB364B" w:rsidP="007F77A1">
            <w:pPr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</w:pPr>
            <w:r w:rsidRPr="00ED5246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หน่วยงานต้นสังกัด 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สำนักงานสาธารณสุขจังหวัดแพร่ ถนนบ้านใหม่ ตำบลในเวียง อำเภอเมืองแพร่ จังหวัดแพร่</w:t>
            </w:r>
          </w:p>
        </w:tc>
      </w:tr>
      <w:tr w:rsidR="00DB364B" w:rsidRPr="00ED5246" w14:paraId="2BCCA193" w14:textId="77777777" w:rsidTr="00DB364B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F0613FD" w14:textId="77777777" w:rsidR="00DB364B" w:rsidRPr="00ED5246" w:rsidRDefault="00DB364B" w:rsidP="007F77A1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>3)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14:paraId="6739B0BE" w14:textId="77777777" w:rsidR="00DB364B" w:rsidRPr="00ED5246" w:rsidRDefault="00DB364B" w:rsidP="007F77A1">
            <w:pPr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</w:pPr>
            <w:r w:rsidRPr="00ED5246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ไปรษณีย์ </w:t>
            </w:r>
          </w:p>
          <w:p w14:paraId="2B3E4F14" w14:textId="77777777" w:rsidR="00DB364B" w:rsidRPr="00ED5246" w:rsidRDefault="00DB364B" w:rsidP="007F77A1">
            <w:pP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</w:pP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 xml:space="preserve">1)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 สำนักงานสาธารณสุขจังหวัดแพร่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 25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ตำบลในเวียง อำเภอเมืองแพร่ จังหวัดแพร่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 54000</w:t>
            </w:r>
          </w:p>
          <w:p w14:paraId="106C74E1" w14:textId="77777777" w:rsidR="00DB364B" w:rsidRPr="00ED5246" w:rsidRDefault="00DB364B" w:rsidP="007F77A1">
            <w:pPr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</w:pPr>
            <w:r w:rsidRPr="00ED5246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2)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กลุ่มงานนิติการ สำนักงานสาธารณสุขจังหวัดแพร่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25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 ถนนบ้านใหม่ ตำบลในเวียง อำเภอเมืองแพร่ จังหวัดแพร่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54000</w:t>
            </w:r>
          </w:p>
        </w:tc>
      </w:tr>
      <w:tr w:rsidR="00DB364B" w:rsidRPr="00ED5246" w14:paraId="3B28F700" w14:textId="77777777" w:rsidTr="00DB364B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645F42F7" w14:textId="77777777" w:rsidR="00DB364B" w:rsidRPr="00ED5246" w:rsidRDefault="00DB364B" w:rsidP="007F77A1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ED5246">
              <w:rPr>
                <w:rFonts w:asciiTheme="minorBidi" w:hAnsiTheme="minorBidi"/>
                <w:sz w:val="32"/>
                <w:szCs w:val="32"/>
              </w:rPr>
              <w:t>4)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14:paraId="3598F145" w14:textId="77777777" w:rsidR="00DB364B" w:rsidRPr="00ED5246" w:rsidRDefault="00DB364B" w:rsidP="007F77A1">
            <w:pPr>
              <w:rPr>
                <w:rFonts w:asciiTheme="minorBidi" w:hAnsiTheme="minorBidi"/>
                <w:b/>
                <w:bCs/>
                <w:sz w:val="32"/>
                <w:szCs w:val="32"/>
                <w:lang w:bidi="th-TH"/>
              </w:rPr>
            </w:pPr>
            <w:r w:rsidRPr="00ED5246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โทรศัพท์</w:t>
            </w:r>
          </w:p>
          <w:p w14:paraId="476CC15A" w14:textId="77777777" w:rsidR="00DB364B" w:rsidRPr="00ED5246" w:rsidRDefault="00DB364B" w:rsidP="007F77A1">
            <w:pPr>
              <w:rPr>
                <w:rFonts w:asciiTheme="minorBidi" w:hAnsiTheme="minorBidi"/>
                <w:sz w:val="32"/>
                <w:szCs w:val="32"/>
                <w:lang w:bidi="th-TH"/>
              </w:rPr>
            </w:pPr>
            <w:r w:rsidRPr="00ED5246">
              <w:rPr>
                <w:rFonts w:asciiTheme="minorBidi" w:hAnsiTheme="minorBidi"/>
                <w:sz w:val="32"/>
                <w:szCs w:val="32"/>
                <w:lang w:bidi="th-TH"/>
              </w:rPr>
              <w:t>1)</w:t>
            </w:r>
            <w:r w:rsidRPr="00ED5246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 สำนักงานสาธารณสุขจังหวัดแพร่</w:t>
            </w:r>
            <w:r w:rsidRPr="00ED5246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โทร </w:t>
            </w:r>
            <w:r w:rsidRPr="00ED5246">
              <w:rPr>
                <w:rFonts w:asciiTheme="minorBidi" w:hAnsiTheme="minorBidi"/>
                <w:sz w:val="32"/>
                <w:szCs w:val="32"/>
                <w:lang w:bidi="th-TH"/>
              </w:rPr>
              <w:t>0 5462 1096</w:t>
            </w:r>
          </w:p>
          <w:p w14:paraId="32427901" w14:textId="77777777" w:rsidR="00DB364B" w:rsidRPr="00ED5246" w:rsidRDefault="00DB364B" w:rsidP="007F77A1">
            <w:pPr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</w:pPr>
            <w:r w:rsidRPr="00ED5246">
              <w:rPr>
                <w:rFonts w:asciiTheme="minorBidi" w:hAnsiTheme="minorBidi"/>
                <w:sz w:val="32"/>
                <w:szCs w:val="32"/>
                <w:lang w:bidi="th-TH"/>
              </w:rPr>
              <w:t xml:space="preserve">2)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กลุ่มงานนิติการ สำนักงานสาธารณสุขจังหวัดแพร่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โทร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0 5451 1145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ต่อ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104</w:t>
            </w:r>
          </w:p>
        </w:tc>
      </w:tr>
      <w:tr w:rsidR="00DB364B" w:rsidRPr="00ED5246" w14:paraId="568E2A7B" w14:textId="77777777" w:rsidTr="00DB364B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2D989A76" w14:textId="77777777" w:rsidR="00DB364B" w:rsidRPr="00ED5246" w:rsidRDefault="00DB364B" w:rsidP="007F77A1">
            <w:pPr>
              <w:rPr>
                <w:rFonts w:asciiTheme="minorBidi" w:hAnsiTheme="minorBidi"/>
                <w:sz w:val="32"/>
                <w:szCs w:val="32"/>
              </w:rPr>
            </w:pP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Pr="00ED5246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14:paraId="526A6414" w14:textId="77777777" w:rsidR="00DB364B" w:rsidRPr="00ED5246" w:rsidRDefault="00DB364B" w:rsidP="007F77A1">
            <w:pPr>
              <w:rPr>
                <w:rFonts w:asciiTheme="minorBidi" w:hAnsiTheme="minorBidi"/>
                <w:sz w:val="32"/>
                <w:szCs w:val="32"/>
              </w:rPr>
            </w:pPr>
            <w:r w:rsidRPr="00ED5246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ED5246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ED5246">
              <w:rPr>
                <w:rFonts w:asciiTheme="minorBidi" w:hAnsiTheme="minorBidi"/>
                <w:sz w:val="32"/>
                <w:szCs w:val="32"/>
              </w:rPr>
              <w:br/>
            </w:r>
            <w:r w:rsidRPr="00ED5246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ED5246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14:paraId="00F06124" w14:textId="1863E832"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14:paraId="676E0C19" w14:textId="77777777" w:rsidTr="00C1539D">
        <w:tc>
          <w:tcPr>
            <w:tcW w:w="675" w:type="dxa"/>
          </w:tcPr>
          <w:p w14:paraId="433A4F23" w14:textId="62F1C53B" w:rsidR="00F064C0" w:rsidRPr="000C2AAC" w:rsidRDefault="00F064C0" w:rsidP="001D1D97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EFAD299" w14:textId="18033E09" w:rsidR="00F064C0" w:rsidRPr="000C2AAC" w:rsidRDefault="00F064C0" w:rsidP="00DB364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แบบฟอร์มและตัวอย่างการกรอกข้อมูล</w:t>
            </w:r>
          </w:p>
        </w:tc>
      </w:tr>
      <w:tr w:rsidR="00F064C0" w:rsidRPr="000C2AAC" w14:paraId="304D6AD4" w14:textId="77777777" w:rsidTr="00C1539D">
        <w:tc>
          <w:tcPr>
            <w:tcW w:w="675" w:type="dxa"/>
          </w:tcPr>
          <w:p w14:paraId="61773BD4" w14:textId="77777777" w:rsidR="00F064C0" w:rsidRPr="000C2AAC" w:rsidRDefault="00F064C0" w:rsidP="001D1D97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363F2A7A" w14:textId="438C1A7A" w:rsidR="00F064C0" w:rsidRPr="000C2AAC" w:rsidRDefault="00F064C0" w:rsidP="00DB364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รายละเอียดของแบบแปลนแผนผังและตัวอย่าง</w:t>
            </w:r>
          </w:p>
        </w:tc>
      </w:tr>
      <w:tr w:rsidR="00F064C0" w:rsidRPr="000C2AAC" w14:paraId="5D431A72" w14:textId="77777777" w:rsidTr="00C1539D">
        <w:tc>
          <w:tcPr>
            <w:tcW w:w="675" w:type="dxa"/>
          </w:tcPr>
          <w:p w14:paraId="25081F0F" w14:textId="77777777" w:rsidR="00F064C0" w:rsidRPr="000C2AAC" w:rsidRDefault="00F064C0" w:rsidP="001D1D97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439C4656" w14:textId="3CAE6E38" w:rsidR="00F064C0" w:rsidRPr="000C2AAC" w:rsidRDefault="00F064C0" w:rsidP="00DB364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รายการแสดงเอกสารรายละเอียดต่างๆ และตัวอย่าง</w:t>
            </w:r>
          </w:p>
        </w:tc>
      </w:tr>
    </w:tbl>
    <w:p w14:paraId="036A5900" w14:textId="77777777" w:rsidR="00C1539D" w:rsidRDefault="00C1539D" w:rsidP="00C1539D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71E2280F" w14:textId="77777777" w:rsidR="00DB364B" w:rsidRDefault="0064558D" w:rsidP="0064558D">
      <w:pPr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การขอรับเลขสถานที่ผลิตอาหารที่ไม่เข้าข่ายโรงงาน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แบบ สบ</w:t>
      </w:r>
      <w:r w:rsidRPr="000C2AAC">
        <w:rPr>
          <w:rFonts w:asciiTheme="minorBidi" w:hAnsiTheme="minorBidi"/>
          <w:noProof/>
          <w:sz w:val="32"/>
          <w:szCs w:val="32"/>
        </w:rPr>
        <w:t>.1)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ใช้ระยะเวลาทั้งสิ้น </w:t>
      </w:r>
      <w:r w:rsidRPr="000C2AAC">
        <w:rPr>
          <w:rFonts w:asciiTheme="minorBidi" w:hAnsiTheme="minorBidi"/>
          <w:noProof/>
          <w:sz w:val="32"/>
          <w:szCs w:val="32"/>
        </w:rPr>
        <w:t xml:space="preserve">20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วันทำการ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กรณีสถานที่ผลิตอาหารประเภทอาหารที่มอบอำนาจให้สำนักงานสาธารณสุขจังหวัดพิจาณาอนุญาตได้</w:t>
      </w:r>
      <w:r w:rsidRPr="000C2AAC">
        <w:rPr>
          <w:rFonts w:asciiTheme="minorBidi" w:hAnsiTheme="minorBidi"/>
          <w:noProof/>
          <w:sz w:val="32"/>
          <w:szCs w:val="32"/>
        </w:rPr>
        <w:t>)</w:t>
      </w:r>
    </w:p>
    <w:p w14:paraId="68C3CE41" w14:textId="77777777" w:rsidR="00DB364B" w:rsidRDefault="0064558D" w:rsidP="0064558D">
      <w:pPr>
        <w:spacing w:after="0" w:line="240" w:lineRule="auto"/>
        <w:rPr>
          <w:rFonts w:asciiTheme="minorBidi" w:hAnsiTheme="minorBidi" w:cs="Cordia New"/>
          <w:noProof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lastRenderedPageBreak/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ระยะเวลา </w:t>
      </w:r>
      <w:r w:rsidRPr="000C2AAC">
        <w:rPr>
          <w:rFonts w:asciiTheme="minorBidi" w:hAnsiTheme="minorBidi"/>
          <w:noProof/>
          <w:sz w:val="32"/>
          <w:szCs w:val="32"/>
        </w:rPr>
        <w:t xml:space="preserve">60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วันทำการ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สถานที่ผลิตอาหารตั้งอยู่ต่างจังหวัดและผลิตประเภทอาหารที่ยังไม่มอบอำนาจให้สำนักงานสาธารณสุขจังหวัด</w:t>
      </w:r>
      <w:r w:rsidRPr="000C2AAC">
        <w:rPr>
          <w:rFonts w:asciiTheme="minorBidi" w:hAnsiTheme="minorBidi"/>
          <w:noProof/>
          <w:sz w:val="32"/>
          <w:szCs w:val="32"/>
        </w:rPr>
        <w:t>)</w:t>
      </w:r>
    </w:p>
    <w:p w14:paraId="345E27D1" w14:textId="77777777" w:rsidR="00DB364B" w:rsidRDefault="0064558D" w:rsidP="0064558D">
      <w:pPr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โดยเริ่มนับระยะเวลาตั้งแต่ได้รับเอกสารที่ครบถ้วน จนถึง ลงนามอนุญาตโดยผู้มีอำนาจ ไม่นับรวมเวลาปรับปรุง แก้ไขสถานที่ผลิต ความไม่พร้อมของผู้ประกอบการ และชี้แจงข้อมูลของผู้ประกอบการ</w:t>
      </w:r>
    </w:p>
    <w:p w14:paraId="55C0F27E" w14:textId="37F97DED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อกสารที่เป็นสำเนาทั้งหมดต้องลงลายมือชื่อรับรองสำเนาโดยผู้ดำเนินกิจการหรือกรรมการที่มีอำนาจลงนามตามหนังสือรับรองของนิติบุคคลหรือผู้รับมอบอำนาจทั่วไปที่มีอำนาจลงนามรับรองเอกสารได้</w:t>
      </w:r>
    </w:p>
    <w:p w14:paraId="688B8321" w14:textId="77777777" w:rsidR="0064558D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6F98879" w14:textId="77777777" w:rsidR="00DB364B" w:rsidRDefault="00DB364B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DF5575B" w14:textId="77777777" w:rsidR="00DB364B" w:rsidRPr="000C2AAC" w:rsidRDefault="00DB364B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TableGrid"/>
        <w:tblW w:w="0" w:type="auto"/>
        <w:tblInd w:w="5774" w:type="dxa"/>
        <w:tblLook w:val="04A0" w:firstRow="1" w:lastRow="0" w:firstColumn="1" w:lastColumn="0" w:noHBand="0" w:noVBand="1"/>
      </w:tblPr>
      <w:tblGrid>
        <w:gridCol w:w="1418"/>
        <w:gridCol w:w="3180"/>
      </w:tblGrid>
      <w:tr w:rsidR="0064558D" w:rsidRPr="000C2AAC" w14:paraId="6D0BBF17" w14:textId="77777777" w:rsidTr="0064558D">
        <w:tc>
          <w:tcPr>
            <w:tcW w:w="1418" w:type="dxa"/>
          </w:tcPr>
          <w:p w14:paraId="71CC28E5" w14:textId="77777777" w:rsidR="0064558D" w:rsidRPr="000C2AAC" w:rsidRDefault="0064558D" w:rsidP="001D1D97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5D2BC665" w:rsidR="0064558D" w:rsidRPr="000C2AAC" w:rsidRDefault="00DB364B" w:rsidP="00DB364B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05</w:t>
            </w:r>
            <w:r w:rsidR="0064558D" w:rsidRPr="000C2AAC">
              <w:rPr>
                <w:rFonts w:asciiTheme="minorBidi" w:hAnsiTheme="minorBidi"/>
                <w:noProof/>
                <w:sz w:val="32"/>
                <w:szCs w:val="32"/>
              </w:rPr>
              <w:t>/0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="0064558D" w:rsidRPr="000C2AAC">
              <w:rPr>
                <w:rFonts w:asciiTheme="minorBidi" w:hAnsiTheme="minorBidi"/>
                <w:noProof/>
                <w:sz w:val="32"/>
                <w:szCs w:val="32"/>
              </w:rPr>
              <w:t>/2558</w:t>
            </w:r>
          </w:p>
        </w:tc>
      </w:tr>
      <w:tr w:rsidR="0064558D" w:rsidRPr="000C2AAC" w14:paraId="3FCBCAB2" w14:textId="77777777" w:rsidTr="0064558D">
        <w:tc>
          <w:tcPr>
            <w:tcW w:w="1418" w:type="dxa"/>
          </w:tcPr>
          <w:p w14:paraId="76AEC54C" w14:textId="77777777" w:rsidR="0064558D" w:rsidRPr="000C2AAC" w:rsidRDefault="0064558D" w:rsidP="001D1D97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77777777" w:rsidR="0064558D" w:rsidRPr="000C2AAC" w:rsidRDefault="0064558D" w:rsidP="001D1D97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คู่มือประชาชนอยู่ระหว่างการจัดทำ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/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แก้ไข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(User)</w:t>
            </w:r>
          </w:p>
        </w:tc>
      </w:tr>
      <w:tr w:rsidR="0064558D" w:rsidRPr="000C2AAC" w14:paraId="4A1DF6A2" w14:textId="77777777" w:rsidTr="0064558D">
        <w:tc>
          <w:tcPr>
            <w:tcW w:w="1418" w:type="dxa"/>
          </w:tcPr>
          <w:p w14:paraId="082BD70C" w14:textId="77777777" w:rsidR="0064558D" w:rsidRPr="000C2AAC" w:rsidRDefault="0064558D" w:rsidP="001D1D97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14E5ACAC" w14:textId="3B281CF1" w:rsidR="0064558D" w:rsidRPr="000C2AAC" w:rsidRDefault="00DB364B" w:rsidP="001D1D97">
            <w:pPr>
              <w:rPr>
                <w:rFonts w:asciiTheme="minorBidi" w:hAnsiTheme="minorBidi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Supharat Haengphit</w:t>
            </w:r>
          </w:p>
        </w:tc>
      </w:tr>
      <w:tr w:rsidR="0064558D" w:rsidRPr="000C2AAC" w14:paraId="105C0B62" w14:textId="77777777" w:rsidTr="0064558D">
        <w:tc>
          <w:tcPr>
            <w:tcW w:w="1418" w:type="dxa"/>
          </w:tcPr>
          <w:p w14:paraId="7A8B8EDF" w14:textId="77777777" w:rsidR="0064558D" w:rsidRPr="000C2AAC" w:rsidRDefault="0064558D" w:rsidP="001D1D97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0C2AAC" w:rsidRDefault="0064558D" w:rsidP="001D1D97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14:paraId="6BB94F10" w14:textId="77777777" w:rsidTr="0064558D">
        <w:tc>
          <w:tcPr>
            <w:tcW w:w="1418" w:type="dxa"/>
          </w:tcPr>
          <w:p w14:paraId="362D6899" w14:textId="77777777" w:rsidR="0064558D" w:rsidRPr="000C2AAC" w:rsidRDefault="0064558D" w:rsidP="001D1D97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0C2AAC" w:rsidRDefault="0064558D" w:rsidP="001D1D97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B7C7CC9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0C2AAC" w:rsidRDefault="00982CD7" w:rsidP="00982CD7">
      <w:pPr>
        <w:pStyle w:val="ListParagraph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11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164F61" w14:textId="77777777" w:rsidR="00261988" w:rsidRDefault="00261988" w:rsidP="00C81DB8">
      <w:pPr>
        <w:spacing w:after="0" w:line="240" w:lineRule="auto"/>
      </w:pPr>
      <w:r>
        <w:separator/>
      </w:r>
    </w:p>
  </w:endnote>
  <w:endnote w:type="continuationSeparator" w:id="0">
    <w:p w14:paraId="2E7AE6BC" w14:textId="77777777" w:rsidR="00261988" w:rsidRDefault="00261988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E3B0F7" w14:textId="77777777" w:rsidR="00261988" w:rsidRDefault="00261988" w:rsidP="00C81DB8">
      <w:pPr>
        <w:spacing w:after="0" w:line="240" w:lineRule="auto"/>
      </w:pPr>
      <w:r>
        <w:separator/>
      </w:r>
    </w:p>
  </w:footnote>
  <w:footnote w:type="continuationSeparator" w:id="0">
    <w:p w14:paraId="3E36D494" w14:textId="77777777" w:rsidR="00261988" w:rsidRDefault="00261988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1D1D97" w:rsidRDefault="001D1D97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1861">
          <w:rPr>
            <w:noProof/>
          </w:rPr>
          <w:t>8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061861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3C364C1B" w14:textId="77777777" w:rsidR="001D1D97" w:rsidRDefault="001D1D9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823488"/>
    <w:multiLevelType w:val="hybridMultilevel"/>
    <w:tmpl w:val="485AFC9E"/>
    <w:lvl w:ilvl="0" w:tplc="B3789204">
      <w:start w:val="1"/>
      <w:numFmt w:val="decimal"/>
      <w:lvlText w:val="%1.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7"/>
  </w:num>
  <w:num w:numId="4">
    <w:abstractNumId w:val="0"/>
  </w:num>
  <w:num w:numId="5">
    <w:abstractNumId w:val="4"/>
  </w:num>
  <w:num w:numId="6">
    <w:abstractNumId w:val="8"/>
  </w:num>
  <w:num w:numId="7">
    <w:abstractNumId w:val="11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1861"/>
    <w:rsid w:val="00067A20"/>
    <w:rsid w:val="00075E4A"/>
    <w:rsid w:val="00090552"/>
    <w:rsid w:val="00094F82"/>
    <w:rsid w:val="000C2AAC"/>
    <w:rsid w:val="000C466B"/>
    <w:rsid w:val="000F1309"/>
    <w:rsid w:val="00110F0C"/>
    <w:rsid w:val="00114F93"/>
    <w:rsid w:val="00132E1B"/>
    <w:rsid w:val="00164004"/>
    <w:rsid w:val="0017533B"/>
    <w:rsid w:val="0018441F"/>
    <w:rsid w:val="0019582A"/>
    <w:rsid w:val="001B1C8D"/>
    <w:rsid w:val="001D1D97"/>
    <w:rsid w:val="001E05C0"/>
    <w:rsid w:val="00201E94"/>
    <w:rsid w:val="00210AAF"/>
    <w:rsid w:val="00216FA4"/>
    <w:rsid w:val="002440E7"/>
    <w:rsid w:val="00261988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466F2"/>
    <w:rsid w:val="00452B6B"/>
    <w:rsid w:val="004A2318"/>
    <w:rsid w:val="004B3D81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5D77B9"/>
    <w:rsid w:val="005F727E"/>
    <w:rsid w:val="00600A25"/>
    <w:rsid w:val="006237BD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00A1"/>
    <w:rsid w:val="00914267"/>
    <w:rsid w:val="00934C64"/>
    <w:rsid w:val="00967903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D68ED"/>
    <w:rsid w:val="00BF6CA4"/>
    <w:rsid w:val="00C1539D"/>
    <w:rsid w:val="00C21238"/>
    <w:rsid w:val="00C26ED0"/>
    <w:rsid w:val="00C3045F"/>
    <w:rsid w:val="00C530ED"/>
    <w:rsid w:val="00C77AEA"/>
    <w:rsid w:val="00C81DB8"/>
    <w:rsid w:val="00C91B99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D56D2D"/>
    <w:rsid w:val="00D7029D"/>
    <w:rsid w:val="00DB364B"/>
    <w:rsid w:val="00E00F3F"/>
    <w:rsid w:val="00E01AA0"/>
    <w:rsid w:val="00E06DC1"/>
    <w:rsid w:val="00E279FB"/>
    <w:rsid w:val="00E33AD5"/>
    <w:rsid w:val="00E414C8"/>
    <w:rsid w:val="00E56012"/>
    <w:rsid w:val="00E65E65"/>
    <w:rsid w:val="00E668EE"/>
    <w:rsid w:val="00E9022B"/>
    <w:rsid w:val="00E90756"/>
    <w:rsid w:val="00E97AE3"/>
    <w:rsid w:val="00EA6950"/>
    <w:rsid w:val="00EB5853"/>
    <w:rsid w:val="00EC08A9"/>
    <w:rsid w:val="00ED5246"/>
    <w:rsid w:val="00EF0DAF"/>
    <w:rsid w:val="00F028A3"/>
    <w:rsid w:val="00F064C0"/>
    <w:rsid w:val="00F20F4A"/>
    <w:rsid w:val="00F5490C"/>
    <w:rsid w:val="00F62F55"/>
    <w:rsid w:val="00F70750"/>
    <w:rsid w:val="00F8122B"/>
    <w:rsid w:val="00FA3748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0.jpg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8123C-C33B-43E3-8259-000BD311A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122</TotalTime>
  <Pages>18</Pages>
  <Words>2715</Words>
  <Characters>15481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suparat</cp:lastModifiedBy>
  <cp:revision>15</cp:revision>
  <cp:lastPrinted>2015-03-02T15:12:00Z</cp:lastPrinted>
  <dcterms:created xsi:type="dcterms:W3CDTF">2015-07-04T10:34:00Z</dcterms:created>
  <dcterms:modified xsi:type="dcterms:W3CDTF">2015-07-06T13:57:00Z</dcterms:modified>
</cp:coreProperties>
</file>